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5B851AE2" w:rsidR="004B1C68" w:rsidRPr="004B6819" w:rsidRDefault="00084521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>
        <w:rPr>
          <w:rStyle w:val="head-activityType"/>
          <w:color w:val="000000" w:themeColor="text1"/>
          <w:sz w:val="36"/>
          <w:szCs w:val="36"/>
        </w:rPr>
        <w:t>Progress</w:t>
      </w:r>
      <w:r w:rsidR="00F26059">
        <w:rPr>
          <w:rStyle w:val="head-activityType"/>
          <w:color w:val="000000" w:themeColor="text1"/>
          <w:sz w:val="36"/>
          <w:szCs w:val="36"/>
        </w:rPr>
        <w:t xml:space="preserve"> </w:t>
      </w:r>
      <w:r w:rsidR="00D21A7C">
        <w:rPr>
          <w:rStyle w:val="head-activityType"/>
          <w:color w:val="000000" w:themeColor="text1"/>
          <w:sz w:val="36"/>
          <w:szCs w:val="36"/>
        </w:rPr>
        <w:t>3</w:t>
      </w:r>
      <w:r w:rsidR="004B1C68"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664C86" w:rsidRPr="004B6819">
        <w:rPr>
          <w:rStyle w:val="head-activityType"/>
          <w:color w:val="000000" w:themeColor="text1"/>
          <w:sz w:val="36"/>
          <w:szCs w:val="36"/>
        </w:rPr>
        <w:t>t</w:t>
      </w:r>
      <w:r w:rsidR="004B1C68"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6348D76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655638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D3E54B1" w14:textId="5D0550F3" w:rsidR="0045796A" w:rsidRDefault="0045796A" w:rsidP="00F26059">
      <w:pPr>
        <w:pStyle w:val="instruction"/>
      </w:pPr>
      <w:r>
        <w:t>1</w:t>
      </w:r>
      <w:r>
        <w:tab/>
      </w:r>
      <w:r w:rsidR="00F26059">
        <w:t>Look, read and circle.</w:t>
      </w:r>
    </w:p>
    <w:tbl>
      <w:tblPr>
        <w:tblW w:w="9355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70"/>
        <w:gridCol w:w="3233"/>
      </w:tblGrid>
      <w:tr w:rsidR="00F26059" w14:paraId="025A2CE9" w14:textId="77777777" w:rsidTr="007D3DC2">
        <w:trPr>
          <w:cantSplit/>
          <w:trHeight w:val="1361"/>
        </w:trPr>
        <w:tc>
          <w:tcPr>
            <w:tcW w:w="1984" w:type="dxa"/>
            <w:vAlign w:val="center"/>
          </w:tcPr>
          <w:p w14:paraId="7922DFEA" w14:textId="77777777" w:rsidR="00F26059" w:rsidRDefault="00F26059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493201" wp14:editId="14D2FA5D">
                  <wp:extent cx="996696" cy="811413"/>
                  <wp:effectExtent l="0" t="0" r="0" b="1905"/>
                  <wp:docPr id="102631489" name="Picture 102631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915" cy="814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49F4FBA2" w14:textId="77777777" w:rsidR="00F26059" w:rsidRDefault="00F26059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4174CF" wp14:editId="4295C1A5">
                  <wp:extent cx="694944" cy="818008"/>
                  <wp:effectExtent l="0" t="0" r="3810" b="0"/>
                  <wp:docPr id="102631490" name="Picture 102631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984" cy="8274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566657C8" w14:textId="77777777" w:rsidR="00F26059" w:rsidRDefault="00F26059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E0CCBBD" wp14:editId="43146071">
                  <wp:extent cx="521208" cy="818007"/>
                  <wp:effectExtent l="0" t="0" r="0" b="0"/>
                  <wp:docPr id="102631491" name="Picture 102631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433" cy="82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2F427D02" w14:textId="77777777" w:rsidR="00F26059" w:rsidRPr="00117BF5" w:rsidRDefault="00F26059" w:rsidP="00405B44">
            <w:pPr>
              <w:pStyle w:val="activity-numbered--table"/>
            </w:pPr>
          </w:p>
        </w:tc>
        <w:tc>
          <w:tcPr>
            <w:tcW w:w="3233" w:type="dxa"/>
            <w:vMerge w:val="restart"/>
            <w:tcMar>
              <w:left w:w="113" w:type="dxa"/>
            </w:tcMar>
          </w:tcPr>
          <w:p w14:paraId="4B9B7BD7" w14:textId="559E93CC" w:rsidR="00D21A7C" w:rsidRPr="009D36FF" w:rsidRDefault="00D21A7C" w:rsidP="00D21A7C">
            <w:pPr>
              <w:pStyle w:val="activity-numbered--table"/>
              <w:rPr>
                <w:rStyle w:val="wol"/>
              </w:rPr>
            </w:pPr>
            <w:r w:rsidRPr="009D36FF">
              <w:t>1</w:t>
            </w:r>
            <w:r>
              <w:tab/>
              <w:t>painting</w:t>
            </w:r>
            <w:r w:rsidRPr="009D36FF">
              <w:t xml:space="preserve"> / </w:t>
            </w:r>
            <w:r>
              <w:t>curtains</w:t>
            </w:r>
            <w:r w:rsidRPr="009D36FF">
              <w:t xml:space="preserve"> </w:t>
            </w:r>
          </w:p>
          <w:p w14:paraId="26EACA8A" w14:textId="679C0685" w:rsidR="00D21A7C" w:rsidRPr="009D36FF" w:rsidRDefault="00D21A7C" w:rsidP="00D21A7C">
            <w:pPr>
              <w:pStyle w:val="activity-numbered--table"/>
              <w:rPr>
                <w:rStyle w:val="wol"/>
              </w:rPr>
            </w:pPr>
            <w:r w:rsidRPr="009D36FF">
              <w:t>2</w:t>
            </w:r>
            <w:r>
              <w:tab/>
              <w:t>knife / vase</w:t>
            </w:r>
          </w:p>
          <w:p w14:paraId="1868C509" w14:textId="5CB0539E" w:rsidR="00D21A7C" w:rsidRPr="009D36FF" w:rsidRDefault="00D21A7C" w:rsidP="00D21A7C">
            <w:pPr>
              <w:pStyle w:val="activity-numbered--table"/>
              <w:rPr>
                <w:rStyle w:val="wol"/>
              </w:rPr>
            </w:pPr>
            <w:r w:rsidRPr="009D36FF">
              <w:t>3</w:t>
            </w:r>
            <w:r>
              <w:tab/>
              <w:t>fork</w:t>
            </w:r>
            <w:r w:rsidRPr="009D36FF">
              <w:t xml:space="preserve"> / </w:t>
            </w:r>
            <w:r>
              <w:t>glass</w:t>
            </w:r>
            <w:r w:rsidRPr="009D36FF">
              <w:t xml:space="preserve"> </w:t>
            </w:r>
          </w:p>
          <w:p w14:paraId="065BA6E4" w14:textId="45FD363C" w:rsidR="00D21A7C" w:rsidRPr="009D36FF" w:rsidRDefault="00D21A7C" w:rsidP="00D21A7C">
            <w:pPr>
              <w:pStyle w:val="activity-numbered--table"/>
              <w:rPr>
                <w:rStyle w:val="wol"/>
              </w:rPr>
            </w:pPr>
            <w:r w:rsidRPr="009D36FF">
              <w:t>4</w:t>
            </w:r>
            <w:r>
              <w:tab/>
              <w:t xml:space="preserve">café </w:t>
            </w:r>
            <w:r w:rsidRPr="009D36FF">
              <w:t xml:space="preserve">/ </w:t>
            </w:r>
            <w:r>
              <w:t>castle</w:t>
            </w:r>
          </w:p>
          <w:p w14:paraId="051E2A49" w14:textId="5EF67C86" w:rsidR="00D21A7C" w:rsidRPr="009D36FF" w:rsidRDefault="00D21A7C" w:rsidP="00D21A7C">
            <w:pPr>
              <w:pStyle w:val="activity-numbered--table"/>
              <w:rPr>
                <w:rStyle w:val="wol"/>
              </w:rPr>
            </w:pPr>
            <w:r w:rsidRPr="009D36FF">
              <w:t>5</w:t>
            </w:r>
            <w:r>
              <w:tab/>
              <w:t>funfair</w:t>
            </w:r>
            <w:r w:rsidRPr="009D36FF">
              <w:t xml:space="preserve"> / </w:t>
            </w:r>
            <w:r>
              <w:t>skate park</w:t>
            </w:r>
          </w:p>
          <w:p w14:paraId="5F09499E" w14:textId="679E050E" w:rsidR="00F26059" w:rsidRPr="001F1EEA" w:rsidRDefault="00D21A7C" w:rsidP="00D21A7C">
            <w:pPr>
              <w:pStyle w:val="activity-numbered--table"/>
              <w:rPr>
                <w:u w:val="single" w:color="000000"/>
              </w:rPr>
            </w:pPr>
            <w:r w:rsidRPr="009D36FF">
              <w:t>6</w:t>
            </w:r>
            <w:r>
              <w:tab/>
              <w:t>rainy</w:t>
            </w:r>
            <w:r w:rsidRPr="009D36FF">
              <w:t xml:space="preserve"> / </w:t>
            </w:r>
            <w:r>
              <w:t>sunny</w:t>
            </w:r>
          </w:p>
        </w:tc>
      </w:tr>
      <w:tr w:rsidR="00F26059" w:rsidRPr="00685431" w14:paraId="1C1C3BDF" w14:textId="77777777" w:rsidTr="007D3DC2">
        <w:trPr>
          <w:cantSplit/>
          <w:trHeight w:val="454"/>
        </w:trPr>
        <w:tc>
          <w:tcPr>
            <w:tcW w:w="1984" w:type="dxa"/>
            <w:vAlign w:val="center"/>
          </w:tcPr>
          <w:p w14:paraId="58799972" w14:textId="77777777" w:rsidR="00F26059" w:rsidRPr="00685431" w:rsidRDefault="00F26059" w:rsidP="00405B44">
            <w:pPr>
              <w:pStyle w:val="activity-numbered--centered"/>
            </w:pPr>
            <w:r w:rsidRPr="002D2043">
              <w:t>1</w:t>
            </w:r>
          </w:p>
        </w:tc>
        <w:tc>
          <w:tcPr>
            <w:tcW w:w="1984" w:type="dxa"/>
            <w:vAlign w:val="center"/>
          </w:tcPr>
          <w:p w14:paraId="4C008A19" w14:textId="77777777" w:rsidR="00F26059" w:rsidRPr="00685431" w:rsidRDefault="00F26059" w:rsidP="00405B44">
            <w:pPr>
              <w:pStyle w:val="activity-numbered--centered"/>
            </w:pPr>
            <w:r>
              <w:t>2</w:t>
            </w:r>
          </w:p>
        </w:tc>
        <w:tc>
          <w:tcPr>
            <w:tcW w:w="1984" w:type="dxa"/>
            <w:vAlign w:val="center"/>
          </w:tcPr>
          <w:p w14:paraId="4BBED033" w14:textId="77777777" w:rsidR="00F26059" w:rsidRPr="00685431" w:rsidRDefault="00F26059" w:rsidP="00405B44">
            <w:pPr>
              <w:pStyle w:val="activity-numbered--centered"/>
            </w:pPr>
            <w:r>
              <w:t>3</w:t>
            </w:r>
          </w:p>
        </w:tc>
        <w:tc>
          <w:tcPr>
            <w:tcW w:w="170" w:type="dxa"/>
          </w:tcPr>
          <w:p w14:paraId="72461CAD" w14:textId="77777777" w:rsidR="00F26059" w:rsidRDefault="00F26059" w:rsidP="00405B44">
            <w:pPr>
              <w:pStyle w:val="activity-numbered--centered"/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06C7051F" w14:textId="77777777" w:rsidR="00F26059" w:rsidRDefault="00F26059" w:rsidP="00405B44">
            <w:pPr>
              <w:pStyle w:val="activity-numbered--centered"/>
            </w:pPr>
          </w:p>
        </w:tc>
      </w:tr>
      <w:tr w:rsidR="00F26059" w14:paraId="2FBC4D97" w14:textId="77777777" w:rsidTr="007D3DC2">
        <w:trPr>
          <w:cantSplit/>
          <w:trHeight w:val="1644"/>
        </w:trPr>
        <w:tc>
          <w:tcPr>
            <w:tcW w:w="1984" w:type="dxa"/>
            <w:vAlign w:val="center"/>
          </w:tcPr>
          <w:p w14:paraId="0231AA0A" w14:textId="77777777" w:rsidR="00F26059" w:rsidRDefault="00F26059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F4433D" wp14:editId="00F202FD">
                  <wp:extent cx="1195319" cy="82752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319" cy="82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4654F4CF" w14:textId="77777777" w:rsidR="00F26059" w:rsidRDefault="00F26059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C180E6" wp14:editId="506F8999">
                  <wp:extent cx="1173166" cy="804672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881" cy="814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4440855D" w14:textId="77777777" w:rsidR="00F26059" w:rsidRDefault="00F26059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FA06E4D" wp14:editId="789EEED3">
                  <wp:extent cx="1170432" cy="814074"/>
                  <wp:effectExtent l="0" t="0" r="0" b="0"/>
                  <wp:docPr id="102631492" name="Picture 102631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41" r="9869"/>
                          <a:stretch/>
                        </pic:blipFill>
                        <pic:spPr bwMode="auto">
                          <a:xfrm>
                            <a:off x="0" y="0"/>
                            <a:ext cx="1178096" cy="8194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7A491B4C" w14:textId="77777777" w:rsidR="00F26059" w:rsidRDefault="00F26059" w:rsidP="00405B44">
            <w:pPr>
              <w:rPr>
                <w:noProof/>
              </w:rPr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61A91CA2" w14:textId="77777777" w:rsidR="00F26059" w:rsidRDefault="00F26059" w:rsidP="00405B44">
            <w:pPr>
              <w:rPr>
                <w:noProof/>
              </w:rPr>
            </w:pPr>
          </w:p>
        </w:tc>
      </w:tr>
      <w:tr w:rsidR="00F26059" w14:paraId="7C745761" w14:textId="77777777" w:rsidTr="007D3DC2">
        <w:trPr>
          <w:cantSplit/>
          <w:trHeight w:val="454"/>
        </w:trPr>
        <w:tc>
          <w:tcPr>
            <w:tcW w:w="1984" w:type="dxa"/>
            <w:vAlign w:val="center"/>
          </w:tcPr>
          <w:p w14:paraId="65F9726B" w14:textId="77777777" w:rsidR="00F26059" w:rsidRDefault="00F26059" w:rsidP="00405B44">
            <w:pPr>
              <w:pStyle w:val="activity-numbered--centered"/>
            </w:pPr>
            <w:r>
              <w:t>4</w:t>
            </w:r>
          </w:p>
        </w:tc>
        <w:tc>
          <w:tcPr>
            <w:tcW w:w="1984" w:type="dxa"/>
            <w:vAlign w:val="center"/>
          </w:tcPr>
          <w:p w14:paraId="2DA76789" w14:textId="77777777" w:rsidR="00F26059" w:rsidRDefault="00F26059" w:rsidP="00405B44">
            <w:pPr>
              <w:pStyle w:val="activity-numbered--centered"/>
            </w:pPr>
            <w:r>
              <w:t>5</w:t>
            </w:r>
          </w:p>
        </w:tc>
        <w:tc>
          <w:tcPr>
            <w:tcW w:w="1984" w:type="dxa"/>
            <w:vAlign w:val="center"/>
          </w:tcPr>
          <w:p w14:paraId="0A3BC57E" w14:textId="77777777" w:rsidR="00F26059" w:rsidRDefault="00F26059" w:rsidP="00405B44">
            <w:pPr>
              <w:pStyle w:val="activity-numbered--centered"/>
            </w:pPr>
            <w:r>
              <w:t>6</w:t>
            </w:r>
          </w:p>
        </w:tc>
        <w:tc>
          <w:tcPr>
            <w:tcW w:w="170" w:type="dxa"/>
          </w:tcPr>
          <w:p w14:paraId="32143AA1" w14:textId="77777777" w:rsidR="00F26059" w:rsidRDefault="00F26059" w:rsidP="00405B44">
            <w:pPr>
              <w:pStyle w:val="activity-numbered--centered"/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4D1A13BF" w14:textId="77777777" w:rsidR="00F26059" w:rsidRDefault="00F26059" w:rsidP="00405B44">
            <w:pPr>
              <w:pStyle w:val="activity-numbered--centered"/>
            </w:pPr>
          </w:p>
        </w:tc>
      </w:tr>
    </w:tbl>
    <w:p w14:paraId="1F863F1F" w14:textId="77777777" w:rsidR="0045796A" w:rsidRDefault="0045796A" w:rsidP="00F26059">
      <w:pPr>
        <w:pStyle w:val="instruction"/>
        <w:spacing w:before="0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6 </w:t>
      </w:r>
    </w:p>
    <w:p w14:paraId="66083E70" w14:textId="5BE7A77E" w:rsidR="0045796A" w:rsidRDefault="0045796A" w:rsidP="007D3DC2">
      <w:pPr>
        <w:pStyle w:val="instruction"/>
      </w:pPr>
      <w:r>
        <w:t>2</w:t>
      </w:r>
      <w:r>
        <w:tab/>
      </w:r>
      <w:r w:rsidR="007D3DC2">
        <w:t xml:space="preserve">Look, read </w:t>
      </w:r>
      <w:r w:rsidR="007D3DC2" w:rsidRPr="00EE208E">
        <w:t xml:space="preserve">and </w:t>
      </w:r>
      <w:r w:rsidR="007D3DC2">
        <w:t>tick</w:t>
      </w:r>
      <w:r w:rsidR="007D3DC2" w:rsidRPr="00EE208E">
        <w:t xml:space="preserve"> </w:t>
      </w:r>
      <w:r w:rsidR="0029069D">
        <w:t>(</w:t>
      </w:r>
      <w:r w:rsidR="007D3DC2" w:rsidRPr="004052E1">
        <w:rPr>
          <w:noProof/>
          <w:position w:val="-6"/>
          <w:lang w:val="es-ES" w:eastAsia="es-ES"/>
        </w:rPr>
        <w:drawing>
          <wp:inline distT="0" distB="0" distL="0" distR="0" wp14:anchorId="769420A3" wp14:editId="2BB509BF">
            <wp:extent cx="177800" cy="2032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069D">
        <w:t>)</w:t>
      </w:r>
      <w:r w:rsidR="007D3DC2" w:rsidRPr="00EE208E">
        <w:t>.</w:t>
      </w:r>
    </w:p>
    <w:p w14:paraId="45CB6E2E" w14:textId="55CF7173" w:rsidR="008111F4" w:rsidRPr="0034017B" w:rsidRDefault="008111F4" w:rsidP="008111F4">
      <w:pPr>
        <w:pStyle w:val="activity-numbered"/>
        <w:spacing w:before="60"/>
      </w:pPr>
      <w:r>
        <w:t>1</w:t>
      </w:r>
      <w:r w:rsidRPr="0034017B">
        <w:tab/>
      </w:r>
      <w:r w:rsidR="00577EE6">
        <w:t>shelf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8111F4" w14:paraId="23333364" w14:textId="77777777" w:rsidTr="00405B44">
        <w:trPr>
          <w:cantSplit/>
          <w:trHeight w:val="1247"/>
        </w:trPr>
        <w:tc>
          <w:tcPr>
            <w:tcW w:w="3111" w:type="dxa"/>
            <w:vAlign w:val="center"/>
          </w:tcPr>
          <w:p w14:paraId="284EC3B0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9E031C" wp14:editId="41F8B15C">
                  <wp:extent cx="1810512" cy="603504"/>
                  <wp:effectExtent l="0" t="0" r="5715" b="6350"/>
                  <wp:docPr id="102631435" name="Picture 102631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617" cy="610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70B5FCC5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1CF273" wp14:editId="54045157">
                  <wp:extent cx="784755" cy="757926"/>
                  <wp:effectExtent l="0" t="0" r="3175" b="4445"/>
                  <wp:docPr id="102631436" name="Picture 102631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755" cy="757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10AEF67F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09D142" wp14:editId="37E48520">
                  <wp:extent cx="1316736" cy="759655"/>
                  <wp:effectExtent l="0" t="0" r="4445" b="2540"/>
                  <wp:docPr id="102631437" name="Picture 102631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709" cy="770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1F4" w:rsidRPr="00685431" w14:paraId="0E9EA9AF" w14:textId="77777777" w:rsidTr="00405B44">
        <w:trPr>
          <w:cantSplit/>
          <w:trHeight w:val="454"/>
        </w:trPr>
        <w:tc>
          <w:tcPr>
            <w:tcW w:w="3111" w:type="dxa"/>
            <w:vAlign w:val="center"/>
          </w:tcPr>
          <w:p w14:paraId="7E474137" w14:textId="77777777" w:rsidR="008111F4" w:rsidRPr="00685431" w:rsidRDefault="008111F4" w:rsidP="00405B44">
            <w:pPr>
              <w:pStyle w:val="activity-numbered--table"/>
              <w:spacing w:line="300" w:lineRule="exact"/>
              <w:jc w:val="center"/>
            </w:pPr>
            <w:r>
              <w:t>A</w:t>
            </w:r>
            <w:r w:rsidRPr="002D2043">
              <w:t> </w:t>
            </w:r>
            <w:r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0E9DDC89" w14:textId="77777777" w:rsidR="008111F4" w:rsidRPr="00685431" w:rsidRDefault="008111F4" w:rsidP="00405B44">
            <w:pPr>
              <w:pStyle w:val="activity-numbered--centered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5922297E" w14:textId="77777777" w:rsidR="008111F4" w:rsidRPr="00685431" w:rsidRDefault="008111F4" w:rsidP="00405B44">
            <w:pPr>
              <w:pStyle w:val="activity-numbered--centered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77E0490E" w14:textId="5D0E42CE" w:rsidR="008111F4" w:rsidRPr="0034017B" w:rsidRDefault="008111F4" w:rsidP="008111F4">
      <w:pPr>
        <w:pStyle w:val="activity-numbered"/>
        <w:spacing w:before="120"/>
      </w:pPr>
      <w:r>
        <w:t>2</w:t>
      </w:r>
      <w:r w:rsidRPr="0034017B">
        <w:tab/>
      </w:r>
      <w:r w:rsidR="00577EE6">
        <w:t>plate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8111F4" w14:paraId="00C545B0" w14:textId="77777777" w:rsidTr="00405B44">
        <w:trPr>
          <w:cantSplit/>
          <w:trHeight w:val="1247"/>
        </w:trPr>
        <w:tc>
          <w:tcPr>
            <w:tcW w:w="3111" w:type="dxa"/>
            <w:vAlign w:val="center"/>
          </w:tcPr>
          <w:p w14:paraId="725F9DE9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A1640B" wp14:editId="06722326">
                  <wp:extent cx="1807138" cy="648716"/>
                  <wp:effectExtent l="0" t="0" r="0" b="0"/>
                  <wp:docPr id="102631438" name="Picture 102631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2870" cy="654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939EF5A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DB9C31" wp14:editId="1E552F84">
                  <wp:extent cx="814655" cy="754558"/>
                  <wp:effectExtent l="0" t="0" r="0" b="0"/>
                  <wp:docPr id="102631439" name="Picture 102631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655" cy="754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1EA02557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0B42143" wp14:editId="1F9586DA">
                  <wp:extent cx="962301" cy="760420"/>
                  <wp:effectExtent l="0" t="0" r="3175" b="1905"/>
                  <wp:docPr id="102631454" name="Picture 102631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301" cy="760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1F4" w:rsidRPr="00685431" w14:paraId="059B9E57" w14:textId="77777777" w:rsidTr="00405B44">
        <w:trPr>
          <w:cantSplit/>
          <w:trHeight w:val="454"/>
        </w:trPr>
        <w:tc>
          <w:tcPr>
            <w:tcW w:w="3111" w:type="dxa"/>
            <w:vAlign w:val="center"/>
          </w:tcPr>
          <w:p w14:paraId="2B0F2491" w14:textId="77777777" w:rsidR="008111F4" w:rsidRPr="00685431" w:rsidRDefault="008111F4" w:rsidP="00405B44">
            <w:pPr>
              <w:pStyle w:val="activity-numbered--table"/>
              <w:spacing w:line="300" w:lineRule="exact"/>
              <w:jc w:val="center"/>
            </w:pPr>
            <w:r>
              <w:t>A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7EFA87EB" w14:textId="77777777" w:rsidR="008111F4" w:rsidRPr="00685431" w:rsidRDefault="008111F4" w:rsidP="00405B44">
            <w:pPr>
              <w:pStyle w:val="activity-numbered--centered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6C3D4561" w14:textId="77777777" w:rsidR="008111F4" w:rsidRPr="00685431" w:rsidRDefault="008111F4" w:rsidP="00405B44">
            <w:pPr>
              <w:pStyle w:val="activity-numbered--centered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3E162C13" w14:textId="43677FCD" w:rsidR="008111F4" w:rsidRPr="0034017B" w:rsidRDefault="008111F4" w:rsidP="008111F4">
      <w:pPr>
        <w:pStyle w:val="activity-numbered"/>
        <w:spacing w:before="120"/>
      </w:pPr>
      <w:r>
        <w:t>3</w:t>
      </w:r>
      <w:r w:rsidRPr="0034017B">
        <w:tab/>
      </w:r>
      <w:r w:rsidR="00577EE6">
        <w:t>snowy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8111F4" w14:paraId="390C39FE" w14:textId="77777777" w:rsidTr="00FB1C4A">
        <w:trPr>
          <w:cantSplit/>
          <w:trHeight w:val="2154"/>
        </w:trPr>
        <w:tc>
          <w:tcPr>
            <w:tcW w:w="3111" w:type="dxa"/>
            <w:vAlign w:val="center"/>
          </w:tcPr>
          <w:p w14:paraId="73A59EC7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C2A1FF" wp14:editId="203A5385">
                  <wp:extent cx="923544" cy="1288403"/>
                  <wp:effectExtent l="0" t="0" r="381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935" cy="1301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33C93C3E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742A95" wp14:editId="79335CE0">
                  <wp:extent cx="923544" cy="1288401"/>
                  <wp:effectExtent l="0" t="0" r="381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443" cy="1303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4A18EB6B" w14:textId="77777777" w:rsidR="008111F4" w:rsidRDefault="008111F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A6AC50" wp14:editId="5A5A20F6">
                  <wp:extent cx="925200" cy="1288800"/>
                  <wp:effectExtent l="0" t="0" r="190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200" cy="128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1F4" w:rsidRPr="00685431" w14:paraId="18CF8748" w14:textId="77777777" w:rsidTr="00405B44">
        <w:trPr>
          <w:cantSplit/>
          <w:trHeight w:val="454"/>
        </w:trPr>
        <w:tc>
          <w:tcPr>
            <w:tcW w:w="3111" w:type="dxa"/>
            <w:vAlign w:val="center"/>
          </w:tcPr>
          <w:p w14:paraId="2519A21D" w14:textId="77777777" w:rsidR="008111F4" w:rsidRPr="00685431" w:rsidRDefault="008111F4" w:rsidP="00405B44">
            <w:pPr>
              <w:pStyle w:val="activity-numbered--table"/>
              <w:spacing w:line="300" w:lineRule="exact"/>
              <w:jc w:val="center"/>
            </w:pPr>
            <w:r>
              <w:t>A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636CE808" w14:textId="77777777" w:rsidR="008111F4" w:rsidRPr="00685431" w:rsidRDefault="008111F4" w:rsidP="00405B44">
            <w:pPr>
              <w:pStyle w:val="activity-numbered--centered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640E6F45" w14:textId="77777777" w:rsidR="008111F4" w:rsidRPr="00685431" w:rsidRDefault="008111F4" w:rsidP="00405B44">
            <w:pPr>
              <w:pStyle w:val="activity-numbered--centered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082AF095" w14:textId="1186B4DC" w:rsidR="00744FC9" w:rsidRPr="00FB1C4A" w:rsidRDefault="008111F4" w:rsidP="00FB1C4A">
      <w:pPr>
        <w:pStyle w:val="instruction"/>
        <w:ind w:right="-7"/>
        <w:jc w:val="right"/>
      </w:pPr>
      <w:bookmarkStart w:id="0" w:name="_GoBack"/>
      <w:bookmarkEnd w:id="0"/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3 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7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AF8DC9" w14:textId="7401E20C" w:rsidR="00E836FF" w:rsidRPr="00EA49F2" w:rsidRDefault="00E836FF" w:rsidP="00E836FF">
      <w:pPr>
        <w:tabs>
          <w:tab w:val="left" w:pos="709"/>
          <w:tab w:val="left" w:pos="1134"/>
        </w:tabs>
        <w:spacing w:before="60" w:after="60" w:line="340" w:lineRule="exact"/>
        <w:ind w:left="284" w:right="851" w:hanging="284"/>
        <w:rPr>
          <w:b/>
          <w:color w:val="000000"/>
          <w:sz w:val="30"/>
        </w:rPr>
      </w:pPr>
      <w:r>
        <w:rPr>
          <w:b/>
          <w:color w:val="000000"/>
          <w:sz w:val="30"/>
        </w:rPr>
        <w:t>3</w:t>
      </w:r>
      <w:r w:rsidRPr="00EA49F2">
        <w:rPr>
          <w:b/>
          <w:color w:val="000000"/>
          <w:sz w:val="30"/>
        </w:rPr>
        <w:tab/>
        <w:t xml:space="preserve">Read and tick </w:t>
      </w:r>
      <w:r w:rsidR="0029069D">
        <w:rPr>
          <w:b/>
          <w:color w:val="000000"/>
          <w:sz w:val="30"/>
        </w:rPr>
        <w:t>(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7CCC6B5C" wp14:editId="493FB330">
            <wp:extent cx="177800" cy="2032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069D">
        <w:rPr>
          <w:b/>
          <w:color w:val="000000"/>
          <w:sz w:val="30"/>
        </w:rPr>
        <w:t>)</w:t>
      </w:r>
      <w:r w:rsidRPr="00EA49F2">
        <w:rPr>
          <w:b/>
          <w:color w:val="000000"/>
          <w:sz w:val="30"/>
        </w:rPr>
        <w:t>.</w:t>
      </w:r>
    </w:p>
    <w:p w14:paraId="2BA11187" w14:textId="77777777" w:rsidR="00BD7586" w:rsidRPr="00EA49F2" w:rsidRDefault="00BD7586" w:rsidP="00BD7586">
      <w:pPr>
        <w:pStyle w:val="activity-numbered"/>
      </w:pPr>
      <w:r w:rsidRPr="00EA49F2">
        <w:t>1</w:t>
      </w:r>
      <w:r w:rsidRPr="00EA49F2">
        <w:tab/>
      </w:r>
      <w:r>
        <w:t xml:space="preserve">There isn’t … painting in my bedroom. </w:t>
      </w:r>
    </w:p>
    <w:p w14:paraId="5D2A2389" w14:textId="185A33A4" w:rsidR="00BD7586" w:rsidRPr="00EA49F2" w:rsidRDefault="00BD7586" w:rsidP="00BD7586">
      <w:pPr>
        <w:pStyle w:val="activity-numbered"/>
        <w:spacing w:after="60"/>
      </w:pPr>
      <w:r>
        <w:tab/>
      </w:r>
      <w:r w:rsidRPr="00EA49F2">
        <w:t>A</w:t>
      </w:r>
      <w:r w:rsidRPr="00EA49F2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EA49F2">
        <w:t> </w:t>
      </w:r>
      <w:r>
        <w:t>some</w:t>
      </w:r>
      <w:r w:rsidRPr="00EA49F2">
        <w:tab/>
        <w:t>B</w:t>
      </w:r>
      <w:r w:rsidRPr="00EA49F2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EA49F2">
        <w:t> </w:t>
      </w:r>
      <w:r>
        <w:t>a</w:t>
      </w:r>
    </w:p>
    <w:p w14:paraId="34A22127" w14:textId="77777777" w:rsidR="00BD7586" w:rsidRPr="00EA49F2" w:rsidRDefault="00BD7586" w:rsidP="00BD7586">
      <w:pPr>
        <w:pStyle w:val="activity-numbered"/>
      </w:pPr>
      <w:r>
        <w:t>2</w:t>
      </w:r>
      <w:r w:rsidRPr="00EA49F2">
        <w:tab/>
      </w:r>
      <w:r>
        <w:t>I was at the castle … Tuesday.</w:t>
      </w:r>
    </w:p>
    <w:p w14:paraId="4ADE9B9A" w14:textId="577BC6C9" w:rsidR="00BD7586" w:rsidRPr="00EA49F2" w:rsidRDefault="00BD7586" w:rsidP="00BD7586">
      <w:pPr>
        <w:pStyle w:val="activity-numbered"/>
        <w:spacing w:after="60"/>
      </w:pPr>
      <w:r>
        <w:tab/>
      </w:r>
      <w:r w:rsidRPr="00EA49F2">
        <w:t>A</w:t>
      </w:r>
      <w:r w:rsidRPr="00EA49F2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EA49F2">
        <w:t> </w:t>
      </w:r>
      <w:r>
        <w:t>at</w:t>
      </w:r>
      <w:r w:rsidRPr="00EA49F2">
        <w:tab/>
        <w:t>B</w:t>
      </w:r>
      <w:r w:rsidRPr="00EA49F2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EA49F2">
        <w:t> </w:t>
      </w:r>
      <w:r>
        <w:t>on</w:t>
      </w:r>
    </w:p>
    <w:p w14:paraId="590432E5" w14:textId="77777777" w:rsidR="00BD7586" w:rsidRPr="00EA49F2" w:rsidRDefault="00BD7586" w:rsidP="00BD7586">
      <w:pPr>
        <w:pStyle w:val="activity-numbered"/>
      </w:pPr>
      <w:r>
        <w:t>3</w:t>
      </w:r>
      <w:r w:rsidRPr="00EA49F2">
        <w:tab/>
      </w:r>
      <w:r>
        <w:t>There are … cushions on the sofa.</w:t>
      </w:r>
    </w:p>
    <w:p w14:paraId="11214DC4" w14:textId="4285ED4D" w:rsidR="00BD7586" w:rsidRPr="00EA49F2" w:rsidRDefault="00BD7586" w:rsidP="00BD7586">
      <w:pPr>
        <w:pStyle w:val="activity-numbered"/>
        <w:spacing w:after="60"/>
      </w:pPr>
      <w:r>
        <w:tab/>
      </w:r>
      <w:r w:rsidRPr="00EA49F2">
        <w:t>A</w:t>
      </w:r>
      <w:r w:rsidRPr="00EA49F2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EA49F2">
        <w:t> </w:t>
      </w:r>
      <w:r>
        <w:t>some</w:t>
      </w:r>
      <w:r w:rsidRPr="00EA49F2">
        <w:tab/>
        <w:t>B</w:t>
      </w:r>
      <w:r w:rsidRPr="00EA49F2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EA49F2">
        <w:t> </w:t>
      </w:r>
      <w:r>
        <w:t>a</w:t>
      </w:r>
    </w:p>
    <w:p w14:paraId="45B1121F" w14:textId="77777777" w:rsidR="00BD7586" w:rsidRPr="00EA49F2" w:rsidRDefault="00BD7586" w:rsidP="00BD7586">
      <w:pPr>
        <w:pStyle w:val="activity-numbered"/>
      </w:pPr>
      <w:r>
        <w:t>4</w:t>
      </w:r>
      <w:r w:rsidRPr="00EA49F2">
        <w:tab/>
      </w:r>
      <w:r>
        <w:t>The living room is cleaner … the kitchen.</w:t>
      </w:r>
    </w:p>
    <w:p w14:paraId="351118C3" w14:textId="26ED8C79" w:rsidR="00BD7586" w:rsidRDefault="00BD7586" w:rsidP="00BD7586">
      <w:pPr>
        <w:pStyle w:val="activity-numbered"/>
        <w:spacing w:after="60"/>
      </w:pPr>
      <w:r>
        <w:tab/>
      </w:r>
      <w:r w:rsidRPr="00096F97">
        <w:t>A</w:t>
      </w:r>
      <w:r w:rsidRPr="00096F97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096F97">
        <w:t> </w:t>
      </w:r>
      <w:r>
        <w:t>from</w:t>
      </w:r>
      <w:r w:rsidRPr="00096F97">
        <w:tab/>
        <w:t>B</w:t>
      </w:r>
      <w:r w:rsidRPr="00096F97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096F97">
        <w:t> </w:t>
      </w:r>
      <w:r>
        <w:t>than</w:t>
      </w:r>
    </w:p>
    <w:p w14:paraId="6BEFC116" w14:textId="77777777" w:rsidR="00BD7586" w:rsidRPr="00EA49F2" w:rsidRDefault="00BD7586" w:rsidP="00BD7586">
      <w:pPr>
        <w:pStyle w:val="activity-numbered"/>
      </w:pPr>
      <w:r>
        <w:t>5</w:t>
      </w:r>
      <w:r w:rsidRPr="00EA49F2">
        <w:tab/>
      </w:r>
      <w:r>
        <w:t>There aren’t … flowers in the vase.</w:t>
      </w:r>
    </w:p>
    <w:p w14:paraId="6310F5CA" w14:textId="0232CE36" w:rsidR="00E836FF" w:rsidRPr="00484AAC" w:rsidRDefault="00BD7586" w:rsidP="00BD7586">
      <w:pPr>
        <w:pStyle w:val="activity-numbered"/>
      </w:pPr>
      <w:r>
        <w:tab/>
      </w:r>
      <w:r w:rsidRPr="00096F97">
        <w:t>A</w:t>
      </w:r>
      <w:r w:rsidRPr="00096F97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096F97">
        <w:t> </w:t>
      </w:r>
      <w:r>
        <w:t>any</w:t>
      </w:r>
      <w:r w:rsidRPr="00096F97">
        <w:tab/>
        <w:t>B</w:t>
      </w:r>
      <w:r w:rsidRPr="00096F97">
        <w:tab/>
      </w:r>
      <w:r w:rsidRPr="00EA49F2">
        <w:rPr>
          <w:rFonts w:ascii="Segoe UI Symbol" w:hAnsi="Segoe UI Symbol" w:cs="Arial Unicode MS"/>
          <w:color w:val="808080"/>
          <w:position w:val="-6"/>
          <w:sz w:val="40"/>
          <w:szCs w:val="40"/>
        </w:rPr>
        <w:t>☐</w:t>
      </w:r>
      <w:r w:rsidRPr="00096F97">
        <w:t> </w:t>
      </w:r>
      <w:r>
        <w:t>some</w:t>
      </w:r>
    </w:p>
    <w:p w14:paraId="1CB23C9F" w14:textId="77777777" w:rsidR="00E836FF" w:rsidRDefault="00E836FF" w:rsidP="00E836FF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5 </w:t>
      </w:r>
    </w:p>
    <w:p w14:paraId="7D38177A" w14:textId="3874F0B4" w:rsidR="00141B75" w:rsidRDefault="00141B75" w:rsidP="00E836FF">
      <w:pPr>
        <w:pStyle w:val="instruction"/>
      </w:pPr>
      <w:r>
        <w:t>4</w:t>
      </w:r>
      <w:r>
        <w:tab/>
      </w:r>
      <w:r w:rsidR="00E836FF" w:rsidRPr="00724CCA">
        <w:t xml:space="preserve">Look, read and </w:t>
      </w:r>
      <w:r w:rsidR="00E836FF">
        <w:t>circle</w:t>
      </w:r>
      <w:r w:rsidR="00E836FF" w:rsidRPr="00724CCA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AE6C71" w14:paraId="10C08861" w14:textId="77777777" w:rsidTr="00AE6C71">
        <w:trPr>
          <w:cantSplit/>
          <w:trHeight w:val="1814"/>
        </w:trPr>
        <w:tc>
          <w:tcPr>
            <w:tcW w:w="3111" w:type="dxa"/>
            <w:vAlign w:val="center"/>
          </w:tcPr>
          <w:p w14:paraId="43CB074B" w14:textId="77777777" w:rsidR="00AE6C71" w:rsidRDefault="00AE6C7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2E6CD7" wp14:editId="39C9B114">
                  <wp:extent cx="1600200" cy="1107830"/>
                  <wp:effectExtent l="0" t="0" r="0" b="0"/>
                  <wp:docPr id="102631499" name="Picture 10263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359" cy="1115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EE39439" w14:textId="77777777" w:rsidR="00AE6C71" w:rsidRDefault="00AE6C7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547300" wp14:editId="08EEAE57">
                  <wp:extent cx="1362456" cy="925772"/>
                  <wp:effectExtent l="0" t="0" r="0" b="1905"/>
                  <wp:docPr id="102631500" name="Picture 10263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820" cy="93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BBA2F97" w14:textId="77777777" w:rsidR="00AE6C71" w:rsidRDefault="00AE6C7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321610" wp14:editId="5CFE2298">
                  <wp:extent cx="1591056" cy="1101501"/>
                  <wp:effectExtent l="0" t="0" r="0" b="3810"/>
                  <wp:docPr id="102631501" name="Picture 10263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563" cy="110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7586" w:rsidRPr="00685431" w14:paraId="2F2EDFD2" w14:textId="77777777" w:rsidTr="00AE6C71">
        <w:trPr>
          <w:cantSplit/>
          <w:trHeight w:val="1417"/>
        </w:trPr>
        <w:tc>
          <w:tcPr>
            <w:tcW w:w="3111" w:type="dxa"/>
          </w:tcPr>
          <w:p w14:paraId="41E79FBC" w14:textId="765A729D" w:rsidR="00BD7586" w:rsidRPr="00BD7586" w:rsidRDefault="00BD7586" w:rsidP="00BD7586">
            <w:pPr>
              <w:pStyle w:val="activity-numbered--table"/>
            </w:pPr>
            <w:r w:rsidRPr="00BD7586">
              <w:t>1</w:t>
            </w:r>
            <w:r w:rsidRPr="00BD7586">
              <w:tab/>
              <w:t xml:space="preserve">Where were you </w:t>
            </w:r>
            <w:r>
              <w:br/>
            </w:r>
            <w:r w:rsidRPr="00BD7586">
              <w:t>yesterday?</w:t>
            </w:r>
          </w:p>
          <w:p w14:paraId="453CA085" w14:textId="06EBF19E" w:rsidR="00BD7586" w:rsidRPr="00BD7586" w:rsidRDefault="00BD7586" w:rsidP="00BD7586">
            <w:pPr>
              <w:pStyle w:val="activity-numbered--table"/>
            </w:pPr>
            <w:r>
              <w:tab/>
            </w:r>
            <w:r w:rsidRPr="00BD7586">
              <w:t xml:space="preserve">I was at the </w:t>
            </w:r>
            <w:r w:rsidRPr="00431D81">
              <w:rPr>
                <w:b/>
              </w:rPr>
              <w:t>adventure</w:t>
            </w:r>
            <w:r w:rsidRPr="00BD7586">
              <w:t xml:space="preserve"> </w:t>
            </w:r>
            <w:r w:rsidRPr="00431D81">
              <w:rPr>
                <w:b/>
              </w:rPr>
              <w:t>park</w:t>
            </w:r>
            <w:r w:rsidRPr="00BD7586">
              <w:t xml:space="preserve"> / </w:t>
            </w:r>
            <w:r w:rsidRPr="00431D81">
              <w:rPr>
                <w:b/>
              </w:rPr>
              <w:t>skate park</w:t>
            </w:r>
            <w:r w:rsidRPr="00BD7586">
              <w:t xml:space="preserve">. </w:t>
            </w:r>
          </w:p>
        </w:tc>
        <w:tc>
          <w:tcPr>
            <w:tcW w:w="3111" w:type="dxa"/>
          </w:tcPr>
          <w:p w14:paraId="7CB64119" w14:textId="4B121039" w:rsidR="00BD7586" w:rsidRPr="00BD7586" w:rsidRDefault="00BD7586" w:rsidP="00BD7586">
            <w:pPr>
              <w:pStyle w:val="activity-numbered--table"/>
            </w:pPr>
            <w:r w:rsidRPr="00BD7586">
              <w:t>2</w:t>
            </w:r>
            <w:r w:rsidRPr="00BD7586">
              <w:tab/>
              <w:t xml:space="preserve">What was the </w:t>
            </w:r>
            <w:r>
              <w:br/>
            </w:r>
            <w:r w:rsidRPr="00BD7586">
              <w:t>weather like?</w:t>
            </w:r>
          </w:p>
          <w:p w14:paraId="41E6D965" w14:textId="0F052ACF" w:rsidR="00BD7586" w:rsidRPr="00BD7586" w:rsidRDefault="00BD7586" w:rsidP="00BD7586">
            <w:pPr>
              <w:pStyle w:val="activity-numbered--table"/>
            </w:pPr>
            <w:r>
              <w:tab/>
            </w:r>
            <w:r w:rsidRPr="00BD7586">
              <w:t xml:space="preserve">It was </w:t>
            </w:r>
            <w:r w:rsidRPr="00431D81">
              <w:rPr>
                <w:b/>
              </w:rPr>
              <w:t>cloudy</w:t>
            </w:r>
            <w:r w:rsidRPr="00BD7586">
              <w:t xml:space="preserve"> / </w:t>
            </w:r>
            <w:r w:rsidRPr="00431D81">
              <w:rPr>
                <w:b/>
              </w:rPr>
              <w:t>sunny.</w:t>
            </w:r>
          </w:p>
        </w:tc>
        <w:tc>
          <w:tcPr>
            <w:tcW w:w="3111" w:type="dxa"/>
          </w:tcPr>
          <w:p w14:paraId="7F516A7D" w14:textId="69686502" w:rsidR="00BD7586" w:rsidRPr="00BD7586" w:rsidRDefault="00BD7586" w:rsidP="00BD7586">
            <w:pPr>
              <w:pStyle w:val="activity-numbered--table"/>
            </w:pPr>
            <w:r w:rsidRPr="00BD7586">
              <w:t>3</w:t>
            </w:r>
            <w:r w:rsidRPr="00BD7586">
              <w:tab/>
              <w:t xml:space="preserve">Where were you </w:t>
            </w:r>
            <w:r>
              <w:br/>
            </w:r>
            <w:r w:rsidRPr="00BD7586">
              <w:t>yesterday?</w:t>
            </w:r>
          </w:p>
          <w:p w14:paraId="502ED1AE" w14:textId="64F7E7F9" w:rsidR="00BD7586" w:rsidRPr="00BD7586" w:rsidRDefault="00BD7586" w:rsidP="00BD7586">
            <w:pPr>
              <w:pStyle w:val="activity-numbered--table"/>
            </w:pPr>
            <w:r>
              <w:tab/>
            </w:r>
            <w:r w:rsidRPr="00BD7586">
              <w:t xml:space="preserve">I was at the </w:t>
            </w:r>
            <w:r w:rsidRPr="00431D81">
              <w:rPr>
                <w:b/>
              </w:rPr>
              <w:t>swimming pool</w:t>
            </w:r>
            <w:r w:rsidRPr="00BD7586">
              <w:t xml:space="preserve"> / </w:t>
            </w:r>
            <w:r w:rsidRPr="00431D81">
              <w:rPr>
                <w:b/>
              </w:rPr>
              <w:t>wildlife park.</w:t>
            </w:r>
            <w:r w:rsidRPr="00BD7586">
              <w:t xml:space="preserve"> </w:t>
            </w:r>
          </w:p>
        </w:tc>
      </w:tr>
      <w:tr w:rsidR="00AE6C71" w14:paraId="7DD055B8" w14:textId="77777777" w:rsidTr="00AE6C71">
        <w:trPr>
          <w:cantSplit/>
          <w:trHeight w:val="1814"/>
        </w:trPr>
        <w:tc>
          <w:tcPr>
            <w:tcW w:w="3111" w:type="dxa"/>
            <w:vAlign w:val="center"/>
          </w:tcPr>
          <w:p w14:paraId="344D4C70" w14:textId="77777777" w:rsidR="00AE6C71" w:rsidRDefault="00AE6C7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B79489" wp14:editId="2761ACA8">
                  <wp:extent cx="1268005" cy="974725"/>
                  <wp:effectExtent l="0" t="0" r="2540" b="3175"/>
                  <wp:docPr id="102631502" name="Picture 10263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146" cy="977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147A33AA" w14:textId="77777777" w:rsidR="00AE6C71" w:rsidRDefault="00AE6C7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19EBEF" wp14:editId="00B3934B">
                  <wp:extent cx="1207008" cy="988347"/>
                  <wp:effectExtent l="0" t="0" r="0" b="2540"/>
                  <wp:docPr id="102631503" name="Picture 10263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674" cy="997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F1CC578" w14:textId="721D8F55" w:rsidR="00AE6C71" w:rsidRDefault="00AE6C71" w:rsidP="00405B44">
            <w:pPr>
              <w:jc w:val="center"/>
            </w:pPr>
          </w:p>
        </w:tc>
      </w:tr>
      <w:tr w:rsidR="00BD7586" w14:paraId="463966ED" w14:textId="77777777" w:rsidTr="00AE6C71">
        <w:trPr>
          <w:cantSplit/>
          <w:trHeight w:val="1474"/>
        </w:trPr>
        <w:tc>
          <w:tcPr>
            <w:tcW w:w="3111" w:type="dxa"/>
          </w:tcPr>
          <w:p w14:paraId="32FAF8DE" w14:textId="77E5098D" w:rsidR="00BD7586" w:rsidRPr="00192ABB" w:rsidRDefault="00BD7586" w:rsidP="00BD7586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sz w:val="28"/>
              </w:rPr>
            </w:pPr>
            <w:r w:rsidRPr="00192ABB">
              <w:rPr>
                <w:rFonts w:cs="Times New Roman (Body CS)"/>
                <w:bCs/>
                <w:color w:val="000000"/>
                <w:sz w:val="28"/>
              </w:rPr>
              <w:t>4</w:t>
            </w:r>
            <w:r w:rsidRPr="00192ABB">
              <w:rPr>
                <w:rFonts w:cs="Times New Roman (Body CS)"/>
                <w:bCs/>
                <w:color w:val="000000"/>
                <w:sz w:val="28"/>
              </w:rPr>
              <w:tab/>
              <w:t xml:space="preserve">What was the </w:t>
            </w:r>
            <w:r>
              <w:rPr>
                <w:rFonts w:cs="Times New Roman (Body CS)"/>
                <w:bCs/>
                <w:color w:val="000000"/>
                <w:sz w:val="28"/>
              </w:rPr>
              <w:br/>
            </w:r>
            <w:r w:rsidRPr="00192ABB">
              <w:rPr>
                <w:rFonts w:cs="Times New Roman (Body CS)"/>
                <w:bCs/>
                <w:color w:val="000000"/>
                <w:sz w:val="28"/>
              </w:rPr>
              <w:t>weather like?</w:t>
            </w:r>
          </w:p>
          <w:p w14:paraId="3C757ED6" w14:textId="28AC580A" w:rsidR="00BD7586" w:rsidRPr="00AE6C71" w:rsidRDefault="00BD7586" w:rsidP="00BD7586">
            <w:pPr>
              <w:pStyle w:val="activity-numbered--table"/>
            </w:pPr>
            <w:r>
              <w:tab/>
            </w:r>
            <w:r w:rsidRPr="00192ABB">
              <w:t xml:space="preserve">It was </w:t>
            </w:r>
            <w:r w:rsidRPr="00431D81">
              <w:rPr>
                <w:b/>
              </w:rPr>
              <w:t>snowy</w:t>
            </w:r>
            <w:r w:rsidRPr="00192ABB">
              <w:t xml:space="preserve"> / </w:t>
            </w:r>
            <w:r w:rsidRPr="00431D81">
              <w:rPr>
                <w:b/>
              </w:rPr>
              <w:t>foggy.</w:t>
            </w:r>
          </w:p>
        </w:tc>
        <w:tc>
          <w:tcPr>
            <w:tcW w:w="3111" w:type="dxa"/>
          </w:tcPr>
          <w:p w14:paraId="3D1A38DA" w14:textId="6455E651" w:rsidR="00BD7586" w:rsidRPr="00192ABB" w:rsidRDefault="00BD7586" w:rsidP="00BD7586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sz w:val="28"/>
              </w:rPr>
            </w:pPr>
            <w:r w:rsidRPr="00192ABB">
              <w:rPr>
                <w:rFonts w:cs="Times New Roman (Body CS)"/>
                <w:bCs/>
                <w:color w:val="000000"/>
                <w:sz w:val="28"/>
              </w:rPr>
              <w:t>5</w:t>
            </w:r>
            <w:r w:rsidRPr="00192ABB">
              <w:rPr>
                <w:rFonts w:cs="Times New Roman (Body CS)"/>
                <w:bCs/>
                <w:color w:val="000000"/>
                <w:sz w:val="28"/>
              </w:rPr>
              <w:tab/>
              <w:t xml:space="preserve">What was the </w:t>
            </w:r>
            <w:r>
              <w:rPr>
                <w:rFonts w:cs="Times New Roman (Body CS)"/>
                <w:bCs/>
                <w:color w:val="000000"/>
                <w:sz w:val="28"/>
              </w:rPr>
              <w:br/>
            </w:r>
            <w:r w:rsidRPr="00192ABB">
              <w:rPr>
                <w:rFonts w:cs="Times New Roman (Body CS)"/>
                <w:bCs/>
                <w:color w:val="000000"/>
                <w:sz w:val="28"/>
              </w:rPr>
              <w:t>weather like?</w:t>
            </w:r>
          </w:p>
          <w:p w14:paraId="028FAF7D" w14:textId="4E71A6D6" w:rsidR="00BD7586" w:rsidRPr="00AE6C71" w:rsidRDefault="00BD7586" w:rsidP="00BD7586">
            <w:pPr>
              <w:pStyle w:val="activity-numbered--table"/>
            </w:pPr>
            <w:r>
              <w:tab/>
            </w:r>
            <w:r w:rsidRPr="00192ABB">
              <w:t xml:space="preserve">It was </w:t>
            </w:r>
            <w:r w:rsidRPr="00431D81">
              <w:rPr>
                <w:b/>
              </w:rPr>
              <w:t>windy</w:t>
            </w:r>
            <w:r w:rsidRPr="00192ABB">
              <w:t xml:space="preserve"> / </w:t>
            </w:r>
            <w:r w:rsidRPr="00431D81">
              <w:rPr>
                <w:b/>
              </w:rPr>
              <w:t>rainy.</w:t>
            </w:r>
          </w:p>
        </w:tc>
        <w:tc>
          <w:tcPr>
            <w:tcW w:w="3111" w:type="dxa"/>
          </w:tcPr>
          <w:p w14:paraId="5D4BF66C" w14:textId="60BECFA2" w:rsidR="00BD7586" w:rsidRPr="00AE6C71" w:rsidRDefault="00BD7586" w:rsidP="00BD7586">
            <w:pPr>
              <w:pStyle w:val="activity-numbered--table"/>
            </w:pPr>
          </w:p>
        </w:tc>
      </w:tr>
    </w:tbl>
    <w:p w14:paraId="757F32A1" w14:textId="0FEEF7ED" w:rsidR="00013650" w:rsidRPr="00141B75" w:rsidRDefault="00141B75" w:rsidP="00AE6C71">
      <w:pPr>
        <w:pStyle w:val="marks"/>
        <w:spacing w:before="0"/>
        <w:rPr>
          <w:rFonts w:ascii="Calibri" w:hAnsi="Calibri"/>
          <w:b w:val="0"/>
          <w:bdr w:val="single" w:sz="6" w:space="0" w:color="808080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31D81">
        <w:rPr>
          <w:rStyle w:val="marks-frame"/>
        </w:rPr>
        <w:t>5</w:t>
      </w:r>
      <w:r>
        <w:rPr>
          <w:rStyle w:val="marks-frame"/>
        </w:rPr>
        <w:t> </w:t>
      </w:r>
      <w:r w:rsidR="00013650">
        <w:br w:type="page"/>
      </w:r>
    </w:p>
    <w:p w14:paraId="566BECE2" w14:textId="1BD98C8B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6B75E5" wp14:editId="6AED459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28" style="position:absolute;margin-left:0;margin-top:-.05pt;width:117.35pt;height:21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3ZApAIAALk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828653" w14:textId="752ECDCE" w:rsidR="00FD0FA2" w:rsidRDefault="00FD0FA2" w:rsidP="005460F1">
      <w:pPr>
        <w:pStyle w:val="instruction"/>
        <w:spacing w:after="120"/>
      </w:pPr>
      <w:r w:rsidRPr="002D2043">
        <w:t>5</w:t>
      </w:r>
      <w:r w:rsidRPr="002D2043">
        <w:tab/>
      </w:r>
      <w:r w:rsidR="00652A6A">
        <w:t>Read, look and write.</w:t>
      </w:r>
    </w:p>
    <w:tbl>
      <w:tblPr>
        <w:tblW w:w="0" w:type="auto"/>
        <w:tblInd w:w="284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5460F1" w14:paraId="39C90949" w14:textId="77777777" w:rsidTr="00405B44">
        <w:trPr>
          <w:cantSplit/>
          <w:trHeight w:val="1418"/>
        </w:trPr>
        <w:tc>
          <w:tcPr>
            <w:tcW w:w="2777" w:type="dxa"/>
            <w:vAlign w:val="bottom"/>
          </w:tcPr>
          <w:p w14:paraId="594BA14A" w14:textId="77777777" w:rsidR="005460F1" w:rsidRDefault="005460F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AFABC5" wp14:editId="3CFAB7E9">
                  <wp:extent cx="852387" cy="809410"/>
                  <wp:effectExtent l="0" t="0" r="0" b="3810"/>
                  <wp:docPr id="102631455" name="Picture 102631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387" cy="80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bottom"/>
          </w:tcPr>
          <w:p w14:paraId="45776FAC" w14:textId="03F165A0" w:rsidR="005460F1" w:rsidRDefault="00BC10B5" w:rsidP="00405B44">
            <w:pPr>
              <w:jc w:val="center"/>
            </w:pPr>
            <w:r>
              <w:rPr>
                <w:noProof/>
                <w:color w:val="000000" w:themeColor="text1"/>
                <w:lang w:eastAsia="es-ES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5634C1D8" wp14:editId="0451BC19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311150</wp:posOffset>
                      </wp:positionV>
                      <wp:extent cx="273685" cy="109220"/>
                      <wp:effectExtent l="12700" t="12700" r="18415" b="4318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3685" cy="10922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88839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5" o:spid="_x0000_s1026" type="#_x0000_t32" style="position:absolute;margin-left:21.65pt;margin-top:24.5pt;width:21.55pt;height:8.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" strokecolor="black [3200]" strokeweight="1.5pt">
                      <v:stroke endarrow="block" joinstyle="miter"/>
                    </v:shape>
                  </w:pict>
                </mc:Fallback>
              </mc:AlternateContent>
            </w:r>
            <w:r w:rsidR="005460F1">
              <w:rPr>
                <w:noProof/>
              </w:rPr>
              <w:drawing>
                <wp:inline distT="0" distB="0" distL="0" distR="0" wp14:anchorId="081752D1" wp14:editId="11FCD276">
                  <wp:extent cx="686583" cy="834236"/>
                  <wp:effectExtent l="0" t="0" r="0" b="4445"/>
                  <wp:docPr id="102631456" name="Picture 102631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583" cy="834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bottom"/>
          </w:tcPr>
          <w:p w14:paraId="1203E085" w14:textId="77777777" w:rsidR="005460F1" w:rsidRDefault="005460F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E27D67" wp14:editId="7D98AB78">
                  <wp:extent cx="663452" cy="823847"/>
                  <wp:effectExtent l="0" t="0" r="0" b="1905"/>
                  <wp:docPr id="102631457" name="Picture 102631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452" cy="823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A35" w:rsidRPr="00685431" w14:paraId="6ADE7345" w14:textId="77777777" w:rsidTr="00431A35">
        <w:trPr>
          <w:cantSplit/>
          <w:trHeight w:val="454"/>
        </w:trPr>
        <w:tc>
          <w:tcPr>
            <w:tcW w:w="2777" w:type="dxa"/>
            <w:vAlign w:val="center"/>
          </w:tcPr>
          <w:p w14:paraId="70760D7C" w14:textId="773B150C" w:rsidR="00431A35" w:rsidRPr="00685431" w:rsidRDefault="00431A35" w:rsidP="00431A35">
            <w:pPr>
              <w:pStyle w:val="activity-numbered--centered"/>
              <w:spacing w:after="0"/>
            </w:pPr>
            <w:r>
              <w:t>café</w:t>
            </w:r>
          </w:p>
        </w:tc>
        <w:tc>
          <w:tcPr>
            <w:tcW w:w="2778" w:type="dxa"/>
            <w:vAlign w:val="center"/>
          </w:tcPr>
          <w:p w14:paraId="7BF03153" w14:textId="1237A71A" w:rsidR="00431A35" w:rsidRPr="00685431" w:rsidRDefault="00431A35" w:rsidP="00431A35">
            <w:pPr>
              <w:pStyle w:val="activity-numbered--centered"/>
              <w:spacing w:after="0"/>
            </w:pPr>
            <w:r>
              <w:t>wings</w:t>
            </w:r>
          </w:p>
        </w:tc>
        <w:tc>
          <w:tcPr>
            <w:tcW w:w="2778" w:type="dxa"/>
            <w:vAlign w:val="center"/>
          </w:tcPr>
          <w:p w14:paraId="48A130EB" w14:textId="660C0C27" w:rsidR="00431A35" w:rsidRPr="00685431" w:rsidRDefault="00431A35" w:rsidP="00431A35">
            <w:pPr>
              <w:pStyle w:val="activity-numbered--centered"/>
              <w:spacing w:after="0"/>
            </w:pPr>
            <w:r>
              <w:t>skate park</w:t>
            </w:r>
          </w:p>
        </w:tc>
      </w:tr>
      <w:tr w:rsidR="005460F1" w14:paraId="66DEEB05" w14:textId="77777777" w:rsidTr="00405B44">
        <w:trPr>
          <w:cantSplit/>
          <w:trHeight w:val="1418"/>
        </w:trPr>
        <w:tc>
          <w:tcPr>
            <w:tcW w:w="2777" w:type="dxa"/>
            <w:vAlign w:val="bottom"/>
          </w:tcPr>
          <w:p w14:paraId="72F91E57" w14:textId="77777777" w:rsidR="005460F1" w:rsidRDefault="005460F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B84904" wp14:editId="2E1C2890">
                  <wp:extent cx="823620" cy="816396"/>
                  <wp:effectExtent l="0" t="0" r="1905" b="0"/>
                  <wp:docPr id="102631458" name="Picture 102631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620" cy="816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bottom"/>
          </w:tcPr>
          <w:p w14:paraId="5A0DEE9C" w14:textId="77777777" w:rsidR="005460F1" w:rsidRDefault="005460F1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ABC687" wp14:editId="45631ECF">
                  <wp:extent cx="1053876" cy="810123"/>
                  <wp:effectExtent l="0" t="0" r="635" b="3175"/>
                  <wp:docPr id="102631459" name="Picture 102631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876" cy="810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bottom"/>
          </w:tcPr>
          <w:p w14:paraId="6387AC03" w14:textId="34D3FFAA" w:rsidR="005460F1" w:rsidRDefault="007E2236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03E5E3" wp14:editId="68A8123E">
                  <wp:extent cx="939169" cy="810123"/>
                  <wp:effectExtent l="0" t="0" r="635" b="317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9" cy="810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A35" w14:paraId="6BACE3E5" w14:textId="77777777" w:rsidTr="00431A35">
        <w:trPr>
          <w:cantSplit/>
          <w:trHeight w:val="454"/>
        </w:trPr>
        <w:tc>
          <w:tcPr>
            <w:tcW w:w="2777" w:type="dxa"/>
            <w:vAlign w:val="center"/>
          </w:tcPr>
          <w:p w14:paraId="10EB094B" w14:textId="0EED3B77" w:rsidR="00431A35" w:rsidRDefault="00431A35" w:rsidP="00431A35">
            <w:pPr>
              <w:pStyle w:val="activity-numbered--centered"/>
              <w:spacing w:after="0"/>
            </w:pPr>
            <w:r>
              <w:t>sunny</w:t>
            </w:r>
          </w:p>
        </w:tc>
        <w:tc>
          <w:tcPr>
            <w:tcW w:w="2778" w:type="dxa"/>
            <w:vAlign w:val="center"/>
          </w:tcPr>
          <w:p w14:paraId="23D039FF" w14:textId="624409C4" w:rsidR="00431A35" w:rsidRDefault="00431A35" w:rsidP="00431A35">
            <w:pPr>
              <w:pStyle w:val="activity-numbered--centered"/>
              <w:spacing w:after="0"/>
            </w:pPr>
            <w:r>
              <w:t>swimming pool</w:t>
            </w:r>
          </w:p>
        </w:tc>
        <w:tc>
          <w:tcPr>
            <w:tcW w:w="2778" w:type="dxa"/>
            <w:vAlign w:val="center"/>
          </w:tcPr>
          <w:p w14:paraId="064DA483" w14:textId="5810707A" w:rsidR="00431A35" w:rsidRPr="00350086" w:rsidRDefault="00431A35" w:rsidP="00431A35">
            <w:pPr>
              <w:pStyle w:val="activity-numbered--centered"/>
              <w:spacing w:after="0"/>
            </w:pPr>
            <w:r>
              <w:t>wildlife park</w:t>
            </w:r>
          </w:p>
        </w:tc>
      </w:tr>
    </w:tbl>
    <w:p w14:paraId="777708F4" w14:textId="17684E10" w:rsidR="005460F1" w:rsidRPr="005460F1" w:rsidRDefault="00431A35" w:rsidP="005460F1">
      <w:pPr>
        <w:pStyle w:val="activity-numbered"/>
        <w:spacing w:before="120"/>
        <w:ind w:left="284" w:right="701" w:firstLine="0"/>
      </w:pPr>
      <w:r>
        <w:t xml:space="preserve">Hi! I’m Trevor and I love animals. I was at a </w:t>
      </w:r>
      <w:r w:rsidRPr="004F55EA">
        <w:rPr>
          <w:rStyle w:val="superscript"/>
        </w:rPr>
        <w:t>1 </w:t>
      </w:r>
      <w:r w:rsidRPr="004F55EA">
        <w:rPr>
          <w:rStyle w:val="wol"/>
        </w:rPr>
        <w:t>                 </w:t>
      </w:r>
      <w:r w:rsidR="00431D81" w:rsidRPr="004F55EA">
        <w:rPr>
          <w:rStyle w:val="wol"/>
        </w:rPr>
        <w:t>                     </w:t>
      </w:r>
      <w:r w:rsidRPr="004F55EA">
        <w:rPr>
          <w:rStyle w:val="wol"/>
        </w:rPr>
        <w:t>             </w:t>
      </w:r>
      <w:r>
        <w:t xml:space="preserve"> on Friday. It was a beautiful </w:t>
      </w:r>
      <w:r>
        <w:rPr>
          <w:rStyle w:val="superscript"/>
        </w:rPr>
        <w:t>2</w:t>
      </w:r>
      <w:r w:rsidRPr="004F55EA">
        <w:rPr>
          <w:rStyle w:val="superscript"/>
        </w:rPr>
        <w:t> </w:t>
      </w:r>
      <w:r w:rsidRPr="004F55EA">
        <w:rPr>
          <w:rStyle w:val="wol"/>
        </w:rPr>
        <w:t>       </w:t>
      </w:r>
      <w:r w:rsidR="00431D81" w:rsidRPr="004F55EA">
        <w:rPr>
          <w:rStyle w:val="wol"/>
        </w:rPr>
        <w:t>                     </w:t>
      </w:r>
      <w:r w:rsidRPr="004F55EA">
        <w:rPr>
          <w:rStyle w:val="wol"/>
        </w:rPr>
        <w:t>              </w:t>
      </w:r>
      <w:r>
        <w:t xml:space="preserve"> day, but it was windy. </w:t>
      </w:r>
      <w:r w:rsidR="00431D81">
        <w:br/>
      </w:r>
      <w:r>
        <w:t xml:space="preserve">There was an elephant. It was very big! It was in the water in a </w:t>
      </w:r>
      <w:r>
        <w:rPr>
          <w:rStyle w:val="superscript"/>
        </w:rPr>
        <w:t>3</w:t>
      </w:r>
      <w:r w:rsidRPr="004F55EA">
        <w:rPr>
          <w:rStyle w:val="superscript"/>
        </w:rPr>
        <w:t> </w:t>
      </w:r>
      <w:r w:rsidRPr="004F55EA">
        <w:rPr>
          <w:rStyle w:val="wol"/>
        </w:rPr>
        <w:t>        </w:t>
      </w:r>
      <w:r w:rsidR="00431D81" w:rsidRPr="004F55EA">
        <w:rPr>
          <w:rStyle w:val="wol"/>
        </w:rPr>
        <w:t>                     </w:t>
      </w:r>
      <w:r w:rsidRPr="004F55EA">
        <w:rPr>
          <w:rStyle w:val="wol"/>
        </w:rPr>
        <w:t>                      </w:t>
      </w:r>
      <w:r w:rsidRPr="000D31CF">
        <w:rPr>
          <w:rStyle w:val="wol"/>
        </w:rPr>
        <w:t xml:space="preserve"> </w:t>
      </w:r>
      <w:r>
        <w:t>! I like elephants. They haven’t got small ears</w:t>
      </w:r>
      <w:r w:rsidR="00431D81">
        <w:br/>
      </w:r>
      <w:r>
        <w:t xml:space="preserve">and they haven’t got </w:t>
      </w:r>
      <w:r>
        <w:rPr>
          <w:rStyle w:val="superscript"/>
        </w:rPr>
        <w:t>4</w:t>
      </w:r>
      <w:r w:rsidRPr="004F55EA">
        <w:rPr>
          <w:rStyle w:val="superscript"/>
        </w:rPr>
        <w:t> </w:t>
      </w:r>
      <w:r w:rsidRPr="004F55EA">
        <w:rPr>
          <w:rStyle w:val="wol"/>
        </w:rPr>
        <w:t>              </w:t>
      </w:r>
      <w:r w:rsidR="00431D81" w:rsidRPr="004F55EA">
        <w:rPr>
          <w:rStyle w:val="wol"/>
        </w:rPr>
        <w:t>                     </w:t>
      </w:r>
      <w:r w:rsidRPr="004F55EA">
        <w:rPr>
          <w:rStyle w:val="wol"/>
        </w:rPr>
        <w:t>                </w:t>
      </w:r>
      <w:r w:rsidRPr="00163CB4">
        <w:rPr>
          <w:rStyle w:val="wol"/>
        </w:rPr>
        <w:t xml:space="preserve"> </w:t>
      </w:r>
      <w:r>
        <w:t>. They’ve got a trunk!</w:t>
      </w:r>
      <w:r w:rsidR="00431D81">
        <w:br/>
      </w:r>
      <w:r>
        <w:t xml:space="preserve">A trunk is longer than a nose. Elephants are amazing! There is a </w:t>
      </w:r>
      <w:r>
        <w:rPr>
          <w:rStyle w:val="superscript"/>
        </w:rPr>
        <w:t>5</w:t>
      </w:r>
      <w:r w:rsidRPr="004F55EA">
        <w:rPr>
          <w:rStyle w:val="superscript"/>
        </w:rPr>
        <w:t> </w:t>
      </w:r>
      <w:r w:rsidRPr="004F55EA">
        <w:rPr>
          <w:rStyle w:val="wol"/>
        </w:rPr>
        <w:t>          </w:t>
      </w:r>
      <w:r w:rsidR="00431D81" w:rsidRPr="004F55EA">
        <w:rPr>
          <w:rStyle w:val="wol"/>
        </w:rPr>
        <w:t>                     </w:t>
      </w:r>
      <w:r w:rsidRPr="004F55EA">
        <w:rPr>
          <w:rStyle w:val="wol"/>
        </w:rPr>
        <w:t>           </w:t>
      </w:r>
      <w:r>
        <w:t xml:space="preserve"> at the park. It’s got great pizza. It’s next to a</w:t>
      </w:r>
      <w:r w:rsidR="00431D81">
        <w:br/>
      </w:r>
      <w:r>
        <w:t xml:space="preserve">small </w:t>
      </w:r>
      <w:r>
        <w:rPr>
          <w:rStyle w:val="superscript"/>
        </w:rPr>
        <w:t>6</w:t>
      </w:r>
      <w:r w:rsidRPr="004F55EA">
        <w:rPr>
          <w:rStyle w:val="superscript"/>
        </w:rPr>
        <w:t> </w:t>
      </w:r>
      <w:r w:rsidRPr="004F55EA">
        <w:rPr>
          <w:rStyle w:val="wol"/>
        </w:rPr>
        <w:t>                 </w:t>
      </w:r>
      <w:r w:rsidR="00431D81" w:rsidRPr="004F55EA">
        <w:rPr>
          <w:rStyle w:val="wol"/>
        </w:rPr>
        <w:t>                     </w:t>
      </w:r>
      <w:r w:rsidRPr="004F55EA">
        <w:rPr>
          <w:rStyle w:val="wol"/>
        </w:rPr>
        <w:t>              </w:t>
      </w:r>
      <w:r>
        <w:rPr>
          <w:rStyle w:val="wol"/>
        </w:rPr>
        <w:t xml:space="preserve"> </w:t>
      </w:r>
      <w:r w:rsidRPr="00626860">
        <w:rPr>
          <w:rStyle w:val="wol"/>
        </w:rPr>
        <w:t xml:space="preserve"> </w:t>
      </w:r>
      <w:r w:rsidRPr="0067619F">
        <w:t>and I</w:t>
      </w:r>
      <w:r>
        <w:t>’m good at skateboarding. I was very happy on Friday!</w:t>
      </w:r>
    </w:p>
    <w:p w14:paraId="5E08959A" w14:textId="20A5B6F3" w:rsidR="00FD0FA2" w:rsidRPr="002D2043" w:rsidRDefault="00FD0FA2" w:rsidP="005D6278">
      <w:pPr>
        <w:pStyle w:val="marks"/>
        <w:spacing w:before="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431A35">
        <w:rPr>
          <w:rStyle w:val="marks-frame"/>
        </w:rPr>
        <w:t>6</w:t>
      </w:r>
      <w:r w:rsidRPr="002D2043">
        <w:rPr>
          <w:rStyle w:val="marks-frame"/>
        </w:rPr>
        <w:t> </w:t>
      </w:r>
    </w:p>
    <w:p w14:paraId="3E3E752F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226FBA" wp14:editId="2D2522B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29" style="position:absolute;margin-left:0;margin-top:-.05pt;width:117.35pt;height:21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r8m076UCAAC5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6BEC91D" w14:textId="39D12C0B" w:rsidR="00FD0FA2" w:rsidRPr="002D2043" w:rsidRDefault="00FD0FA2" w:rsidP="0029069D">
      <w:pPr>
        <w:pStyle w:val="instruction"/>
        <w:ind w:right="134"/>
      </w:pPr>
      <w:r w:rsidRPr="002D2043">
        <w:t>6</w:t>
      </w:r>
      <w:r w:rsidRPr="002D2043">
        <w:tab/>
      </w:r>
      <w:r w:rsidR="00654FFA" w:rsidRPr="00A94E0D">
        <w:t>Rewrite the sentences</w:t>
      </w:r>
      <w:r w:rsidR="00654FFA">
        <w:t xml:space="preserve"> with </w:t>
      </w:r>
      <w:r w:rsidR="00654FFA" w:rsidRPr="0004005A">
        <w:rPr>
          <w:i/>
          <w:iCs/>
        </w:rPr>
        <w:t>because</w:t>
      </w:r>
      <w:r w:rsidR="00654FFA">
        <w:t>. Use full stops or exclamation marks</w:t>
      </w:r>
      <w:r w:rsidR="00654FFA" w:rsidRPr="00A94E0D">
        <w:t>.</w:t>
      </w:r>
    </w:p>
    <w:p w14:paraId="03E2E571" w14:textId="17877848" w:rsidR="00654FFA" w:rsidRPr="00654FFA" w:rsidRDefault="00654FFA" w:rsidP="00654FFA">
      <w:pPr>
        <w:pStyle w:val="activity-numbered"/>
        <w:spacing w:after="60"/>
        <w:ind w:right="-7"/>
      </w:pPr>
      <w:r w:rsidRPr="00654FFA">
        <w:t>1</w:t>
      </w:r>
      <w:r w:rsidRPr="00654FFA">
        <w:tab/>
        <w:t xml:space="preserve">I like elephants / they are amazing </w:t>
      </w:r>
      <w:r w:rsidRPr="00654FFA">
        <w:rPr>
          <w:u w:val="single"/>
        </w:rPr>
        <w:t>             </w:t>
      </w:r>
      <w:r w:rsidR="00431D81" w:rsidRPr="004F55EA">
        <w:rPr>
          <w:rStyle w:val="wol"/>
        </w:rPr>
        <w:t>                     </w:t>
      </w:r>
      <w:r w:rsidRPr="00654FFA">
        <w:rPr>
          <w:u w:val="single"/>
        </w:rPr>
        <w:t>                            </w:t>
      </w:r>
      <w:r w:rsidRPr="00654FFA">
        <w:t xml:space="preserve"> </w:t>
      </w:r>
    </w:p>
    <w:p w14:paraId="3288CFA2" w14:textId="431E2C09" w:rsidR="00654FFA" w:rsidRPr="00654FFA" w:rsidRDefault="00654FFA" w:rsidP="00654FFA">
      <w:pPr>
        <w:pStyle w:val="activity-numbered"/>
        <w:spacing w:after="60"/>
        <w:ind w:right="-7"/>
      </w:pPr>
      <w:r w:rsidRPr="00654FFA">
        <w:t>2</w:t>
      </w:r>
      <w:r w:rsidRPr="00654FFA">
        <w:tab/>
        <w:t xml:space="preserve">I like this café / it’s got good sandwiches </w:t>
      </w:r>
      <w:r w:rsidRPr="00654FFA">
        <w:rPr>
          <w:u w:val="single"/>
        </w:rPr>
        <w:t>       </w:t>
      </w:r>
      <w:r w:rsidR="00431D81" w:rsidRPr="004F55EA">
        <w:rPr>
          <w:rStyle w:val="wol"/>
        </w:rPr>
        <w:t>                     </w:t>
      </w:r>
      <w:r w:rsidRPr="00654FFA">
        <w:rPr>
          <w:u w:val="single"/>
        </w:rPr>
        <w:t>                                  </w:t>
      </w:r>
      <w:r w:rsidRPr="00654FFA">
        <w:t xml:space="preserve"> </w:t>
      </w:r>
    </w:p>
    <w:p w14:paraId="45923A71" w14:textId="778C32DA" w:rsidR="00654FFA" w:rsidRPr="00654FFA" w:rsidRDefault="00654FFA" w:rsidP="00654FFA">
      <w:pPr>
        <w:pStyle w:val="activity-numbered"/>
        <w:spacing w:after="60"/>
        <w:ind w:right="-7"/>
      </w:pPr>
      <w:r w:rsidRPr="00654FFA">
        <w:t>3</w:t>
      </w:r>
      <w:r w:rsidRPr="00654FFA">
        <w:tab/>
        <w:t xml:space="preserve">I’m wearing shorts / it’s sunny </w:t>
      </w:r>
      <w:r w:rsidRPr="00654FFA">
        <w:rPr>
          <w:u w:val="single"/>
        </w:rPr>
        <w:t>                     </w:t>
      </w:r>
      <w:r w:rsidR="00431D81" w:rsidRPr="004F55EA">
        <w:rPr>
          <w:rStyle w:val="wol"/>
        </w:rPr>
        <w:t>                     </w:t>
      </w:r>
      <w:r w:rsidRPr="00654FFA">
        <w:rPr>
          <w:u w:val="single"/>
        </w:rPr>
        <w:t>                    </w:t>
      </w:r>
      <w:r w:rsidRPr="00654FFA">
        <w:t xml:space="preserve"> </w:t>
      </w:r>
    </w:p>
    <w:p w14:paraId="15D8CA8F" w14:textId="5887D060" w:rsidR="00654FFA" w:rsidRPr="00654FFA" w:rsidRDefault="00654FFA" w:rsidP="00654FFA">
      <w:pPr>
        <w:pStyle w:val="activity-numbered"/>
        <w:spacing w:after="60"/>
        <w:ind w:right="-7"/>
        <w:rPr>
          <w:u w:val="single"/>
        </w:rPr>
      </w:pPr>
      <w:r w:rsidRPr="00654FFA">
        <w:t>4</w:t>
      </w:r>
      <w:r w:rsidRPr="00654FFA">
        <w:tab/>
        <w:t xml:space="preserve">I was scared / the elephant was very big </w:t>
      </w:r>
      <w:r w:rsidRPr="00654FFA">
        <w:rPr>
          <w:u w:val="single"/>
        </w:rPr>
        <w:t>     </w:t>
      </w:r>
      <w:r w:rsidR="00431D81" w:rsidRPr="004F55EA">
        <w:rPr>
          <w:rStyle w:val="wol"/>
        </w:rPr>
        <w:t>                     </w:t>
      </w:r>
      <w:r w:rsidRPr="00654FFA">
        <w:rPr>
          <w:u w:val="single"/>
        </w:rPr>
        <w:t>                                    </w:t>
      </w:r>
    </w:p>
    <w:p w14:paraId="38DF8AB2" w14:textId="6D51E464" w:rsidR="00654FFA" w:rsidRPr="00654FFA" w:rsidRDefault="00654FFA" w:rsidP="00654FFA">
      <w:pPr>
        <w:pStyle w:val="activity-numbered"/>
        <w:ind w:right="-7"/>
      </w:pPr>
      <w:r w:rsidRPr="00654FFA">
        <w:t>5</w:t>
      </w:r>
      <w:r w:rsidRPr="00654FFA">
        <w:tab/>
        <w:t xml:space="preserve">I was at school / it was Monday </w:t>
      </w:r>
      <w:r w:rsidRPr="00654FFA">
        <w:rPr>
          <w:u w:val="single"/>
        </w:rPr>
        <w:t>                </w:t>
      </w:r>
      <w:r w:rsidR="00431D81" w:rsidRPr="004F55EA">
        <w:rPr>
          <w:rStyle w:val="wol"/>
        </w:rPr>
        <w:t>                     </w:t>
      </w:r>
      <w:r w:rsidRPr="00654FFA">
        <w:rPr>
          <w:u w:val="single"/>
        </w:rPr>
        <w:t>                         </w:t>
      </w:r>
    </w:p>
    <w:p w14:paraId="4A4E3583" w14:textId="77777777" w:rsidR="00FD0FA2" w:rsidRPr="002D2043" w:rsidRDefault="00FD0FA2" w:rsidP="00705AEC">
      <w:pPr>
        <w:pStyle w:val="marks"/>
        <w:spacing w:before="0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r w:rsidRPr="002D2043">
        <w:rPr>
          <w:rStyle w:val="marks-frame"/>
        </w:rPr>
        <w:t>     / 5 </w:t>
      </w:r>
    </w:p>
    <w:p w14:paraId="598E474B" w14:textId="77777777" w:rsidR="00744FC9" w:rsidRDefault="00744FC9">
      <w:pPr>
        <w:keepNext w:val="0"/>
        <w:keepLines w:val="0"/>
        <w:rPr>
          <w:rFonts w:asciiTheme="minorHAnsi" w:eastAsia="Times New Roman" w:hAnsiTheme="minorHAnsi"/>
          <w:b/>
          <w:color w:val="000000"/>
          <w:sz w:val="32"/>
          <w:szCs w:val="32"/>
        </w:rPr>
      </w:pPr>
      <w:r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8F209F" wp14:editId="6BE3581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30" style="position:absolute;margin-left:0;margin-top:-.05pt;width:117.35pt;height:21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L56uka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E82E6B" w14:textId="4263A92C" w:rsidR="00FD0FA2" w:rsidRDefault="00FD0FA2" w:rsidP="00FD0FA2">
      <w:pPr>
        <w:pStyle w:val="instruction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284C2A2" wp14:editId="7A2B8BA0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253E1">
        <w:rPr>
          <w:color w:val="767171" w:themeColor="background2" w:themeShade="80"/>
        </w:rPr>
        <w:t>1</w:t>
      </w:r>
      <w:r w:rsidR="00A21239">
        <w:rPr>
          <w:color w:val="767171" w:themeColor="background2" w:themeShade="80"/>
        </w:rPr>
        <w:t>3</w:t>
      </w:r>
      <w:r>
        <w:t xml:space="preserve"> </w:t>
      </w:r>
      <w:r w:rsidR="00A253E1" w:rsidRPr="0048525A">
        <w:t xml:space="preserve">Listen and </w:t>
      </w:r>
      <w:r w:rsidR="0029069D" w:rsidRPr="0029069D">
        <w:rPr>
          <w:lang w:val="en-US"/>
        </w:rPr>
        <w:t>write the letter</w:t>
      </w:r>
      <w:r w:rsidR="00A253E1" w:rsidRPr="0048525A">
        <w:t>.</w:t>
      </w:r>
    </w:p>
    <w:tbl>
      <w:tblPr>
        <w:tblW w:w="9333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81"/>
        <w:gridCol w:w="2381"/>
        <w:gridCol w:w="2381"/>
        <w:gridCol w:w="170"/>
        <w:gridCol w:w="2020"/>
      </w:tblGrid>
      <w:tr w:rsidR="006207E3" w14:paraId="2F5126D2" w14:textId="77777777" w:rsidTr="006207E3">
        <w:trPr>
          <w:cantSplit/>
          <w:trHeight w:val="1701"/>
        </w:trPr>
        <w:tc>
          <w:tcPr>
            <w:tcW w:w="2381" w:type="dxa"/>
            <w:vAlign w:val="center"/>
          </w:tcPr>
          <w:p w14:paraId="2DEF6666" w14:textId="77777777" w:rsidR="00835F07" w:rsidRDefault="00835F0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00F269" wp14:editId="08DFDD9D">
                  <wp:extent cx="1252601" cy="1019746"/>
                  <wp:effectExtent l="0" t="0" r="508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505" cy="1026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vAlign w:val="center"/>
          </w:tcPr>
          <w:p w14:paraId="54381A90" w14:textId="77777777" w:rsidR="00835F07" w:rsidRDefault="00835F0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2EABCD" wp14:editId="361A5815">
                  <wp:extent cx="1273810" cy="1006577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696" cy="1012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vAlign w:val="center"/>
          </w:tcPr>
          <w:p w14:paraId="075FF968" w14:textId="77777777" w:rsidR="00835F07" w:rsidRDefault="00835F0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646EBB" wp14:editId="67370634">
                  <wp:extent cx="1408176" cy="974891"/>
                  <wp:effectExtent l="0" t="0" r="1905" b="317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702" cy="978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07EFBE43" w14:textId="77777777" w:rsidR="00835F07" w:rsidRPr="00117BF5" w:rsidRDefault="00835F07" w:rsidP="00405B44">
            <w:pPr>
              <w:pStyle w:val="activity-numbered--table"/>
            </w:pPr>
          </w:p>
        </w:tc>
        <w:tc>
          <w:tcPr>
            <w:tcW w:w="2020" w:type="dxa"/>
            <w:vMerge w:val="restart"/>
            <w:tcMar>
              <w:left w:w="113" w:type="dxa"/>
            </w:tcMar>
          </w:tcPr>
          <w:p w14:paraId="3A64431A" w14:textId="7C2D1E2E" w:rsidR="00835F07" w:rsidRPr="0048525A" w:rsidRDefault="00835F07" w:rsidP="00835F07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 w:rsidRPr="0048525A">
              <w:rPr>
                <w:rFonts w:cs="Times New Roman (Body CS)"/>
                <w:bCs/>
                <w:color w:val="000000"/>
                <w:sz w:val="28"/>
              </w:rPr>
              <w:t>1</w:t>
            </w:r>
            <w:r>
              <w:rPr>
                <w:rFonts w:cs="Times New Roman (Body CS)"/>
                <w:bCs/>
                <w:color w:val="000000"/>
                <w:sz w:val="28"/>
              </w:rPr>
              <w:tab/>
            </w:r>
            <w:r w:rsidRPr="0048525A">
              <w:rPr>
                <w:rFonts w:cs="Times New Roman (Body CS)"/>
                <w:bCs/>
                <w:color w:val="000000"/>
                <w:u w:val="single" w:color="000000"/>
              </w:rPr>
              <w:t>     </w:t>
            </w:r>
          </w:p>
          <w:p w14:paraId="336F1769" w14:textId="155B8A30" w:rsidR="00835F07" w:rsidRPr="0048525A" w:rsidRDefault="00835F07" w:rsidP="00835F07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 w:rsidRPr="0048525A">
              <w:rPr>
                <w:rFonts w:cs="Times New Roman (Body CS)"/>
                <w:bCs/>
                <w:color w:val="000000"/>
                <w:sz w:val="28"/>
              </w:rPr>
              <w:t>2</w:t>
            </w:r>
            <w:r>
              <w:rPr>
                <w:rFonts w:cs="Times New Roman (Body CS)"/>
                <w:bCs/>
                <w:color w:val="000000"/>
                <w:sz w:val="28"/>
              </w:rPr>
              <w:tab/>
            </w:r>
            <w:r w:rsidRPr="0048525A">
              <w:rPr>
                <w:rFonts w:cs="Times New Roman (Body CS)"/>
                <w:bCs/>
                <w:color w:val="000000"/>
                <w:u w:val="single" w:color="000000"/>
              </w:rPr>
              <w:t>     </w:t>
            </w:r>
          </w:p>
          <w:p w14:paraId="47E1DE40" w14:textId="38EE438C" w:rsidR="00835F07" w:rsidRPr="0048525A" w:rsidRDefault="00835F07" w:rsidP="00835F07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 w:rsidRPr="0048525A">
              <w:rPr>
                <w:rFonts w:cs="Times New Roman (Body CS)"/>
                <w:bCs/>
                <w:color w:val="000000"/>
                <w:sz w:val="28"/>
              </w:rPr>
              <w:t>3</w:t>
            </w:r>
            <w:r>
              <w:rPr>
                <w:rFonts w:cs="Times New Roman (Body CS)"/>
                <w:bCs/>
                <w:color w:val="000000"/>
                <w:sz w:val="28"/>
              </w:rPr>
              <w:tab/>
            </w:r>
            <w:r w:rsidRPr="0048525A">
              <w:rPr>
                <w:rFonts w:cs="Times New Roman (Body CS)"/>
                <w:bCs/>
                <w:color w:val="000000"/>
                <w:u w:val="single" w:color="000000"/>
              </w:rPr>
              <w:t>     </w:t>
            </w:r>
          </w:p>
          <w:p w14:paraId="3F18258D" w14:textId="109364CF" w:rsidR="00835F07" w:rsidRPr="0048525A" w:rsidRDefault="00835F07" w:rsidP="00835F07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 w:rsidRPr="0048525A">
              <w:rPr>
                <w:rFonts w:cs="Times New Roman (Body CS)"/>
                <w:bCs/>
                <w:color w:val="000000"/>
                <w:sz w:val="28"/>
              </w:rPr>
              <w:t>4</w:t>
            </w:r>
            <w:r>
              <w:rPr>
                <w:rFonts w:cs="Times New Roman (Body CS)"/>
                <w:bCs/>
                <w:color w:val="000000"/>
                <w:sz w:val="28"/>
              </w:rPr>
              <w:tab/>
            </w:r>
            <w:r w:rsidRPr="0048525A">
              <w:rPr>
                <w:rFonts w:cs="Times New Roman (Body CS)"/>
                <w:bCs/>
                <w:color w:val="000000"/>
                <w:u w:val="single" w:color="000000"/>
              </w:rPr>
              <w:t>     </w:t>
            </w:r>
          </w:p>
          <w:p w14:paraId="2D1C3CB1" w14:textId="6AB4BA30" w:rsidR="00835F07" w:rsidRPr="001F1EEA" w:rsidRDefault="00835F07" w:rsidP="00835F07">
            <w:pPr>
              <w:pStyle w:val="activity-numbered--table"/>
              <w:rPr>
                <w:u w:val="single" w:color="000000"/>
              </w:rPr>
            </w:pPr>
            <w:r w:rsidRPr="0048525A">
              <w:t>5</w:t>
            </w:r>
            <w:r>
              <w:tab/>
            </w:r>
            <w:r w:rsidRPr="0048525A">
              <w:rPr>
                <w:u w:val="single" w:color="000000"/>
              </w:rPr>
              <w:t>     </w:t>
            </w:r>
          </w:p>
        </w:tc>
      </w:tr>
      <w:tr w:rsidR="006207E3" w:rsidRPr="00685431" w14:paraId="28D6B6B0" w14:textId="77777777" w:rsidTr="006207E3">
        <w:trPr>
          <w:cantSplit/>
          <w:trHeight w:val="454"/>
        </w:trPr>
        <w:tc>
          <w:tcPr>
            <w:tcW w:w="2381" w:type="dxa"/>
            <w:vAlign w:val="center"/>
          </w:tcPr>
          <w:p w14:paraId="574B1BEE" w14:textId="7DA51927" w:rsidR="00835F07" w:rsidRPr="00685431" w:rsidRDefault="00431D81" w:rsidP="00405B44">
            <w:pPr>
              <w:pStyle w:val="activity-numbered--centered"/>
            </w:pPr>
            <w:r>
              <w:t>A</w:t>
            </w:r>
          </w:p>
        </w:tc>
        <w:tc>
          <w:tcPr>
            <w:tcW w:w="2381" w:type="dxa"/>
            <w:vAlign w:val="center"/>
          </w:tcPr>
          <w:p w14:paraId="777B6AE6" w14:textId="6EF39D6D" w:rsidR="00835F07" w:rsidRPr="00685431" w:rsidRDefault="00431D81" w:rsidP="00405B44">
            <w:pPr>
              <w:pStyle w:val="activity-numbered--centered"/>
            </w:pPr>
            <w:r>
              <w:t>B</w:t>
            </w:r>
          </w:p>
        </w:tc>
        <w:tc>
          <w:tcPr>
            <w:tcW w:w="2381" w:type="dxa"/>
            <w:vAlign w:val="center"/>
          </w:tcPr>
          <w:p w14:paraId="54C0F9E8" w14:textId="6AA94FE7" w:rsidR="00835F07" w:rsidRPr="00685431" w:rsidRDefault="00431D81" w:rsidP="00405B44">
            <w:pPr>
              <w:pStyle w:val="activity-numbered--centered"/>
            </w:pPr>
            <w:r>
              <w:t>C</w:t>
            </w:r>
          </w:p>
        </w:tc>
        <w:tc>
          <w:tcPr>
            <w:tcW w:w="170" w:type="dxa"/>
          </w:tcPr>
          <w:p w14:paraId="0A4018F8" w14:textId="77777777" w:rsidR="00835F07" w:rsidRDefault="00835F07" w:rsidP="00405B44">
            <w:pPr>
              <w:pStyle w:val="activity-numbered--centered"/>
            </w:pPr>
          </w:p>
        </w:tc>
        <w:tc>
          <w:tcPr>
            <w:tcW w:w="2020" w:type="dxa"/>
            <w:vMerge/>
            <w:tcMar>
              <w:left w:w="113" w:type="dxa"/>
            </w:tcMar>
          </w:tcPr>
          <w:p w14:paraId="580A93D8" w14:textId="77777777" w:rsidR="00835F07" w:rsidRDefault="00835F07" w:rsidP="00405B44">
            <w:pPr>
              <w:pStyle w:val="activity-numbered--centered"/>
            </w:pPr>
          </w:p>
        </w:tc>
      </w:tr>
      <w:tr w:rsidR="006207E3" w14:paraId="438DF727" w14:textId="77777777" w:rsidTr="006207E3">
        <w:trPr>
          <w:cantSplit/>
          <w:trHeight w:val="1701"/>
        </w:trPr>
        <w:tc>
          <w:tcPr>
            <w:tcW w:w="2381" w:type="dxa"/>
            <w:vAlign w:val="center"/>
          </w:tcPr>
          <w:p w14:paraId="502B4305" w14:textId="77777777" w:rsidR="00835F07" w:rsidRDefault="00835F0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E938B9" wp14:editId="3400700E">
                  <wp:extent cx="1472722" cy="490907"/>
                  <wp:effectExtent l="0" t="0" r="635" b="444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722" cy="490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vAlign w:val="center"/>
          </w:tcPr>
          <w:p w14:paraId="26B702CA" w14:textId="77777777" w:rsidR="00835F07" w:rsidRDefault="00835F0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06CF83" wp14:editId="0A73D99E">
                  <wp:extent cx="1454399" cy="876369"/>
                  <wp:effectExtent l="0" t="0" r="635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399" cy="876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vAlign w:val="center"/>
          </w:tcPr>
          <w:p w14:paraId="55F2CF68" w14:textId="239A85FA" w:rsidR="00835F07" w:rsidRDefault="00835F07" w:rsidP="00405B44">
            <w:pPr>
              <w:jc w:val="center"/>
            </w:pPr>
          </w:p>
        </w:tc>
        <w:tc>
          <w:tcPr>
            <w:tcW w:w="170" w:type="dxa"/>
          </w:tcPr>
          <w:p w14:paraId="5F0BA252" w14:textId="77777777" w:rsidR="00835F07" w:rsidRDefault="00835F07" w:rsidP="00405B44">
            <w:pPr>
              <w:rPr>
                <w:noProof/>
              </w:rPr>
            </w:pPr>
          </w:p>
        </w:tc>
        <w:tc>
          <w:tcPr>
            <w:tcW w:w="2020" w:type="dxa"/>
            <w:vMerge/>
            <w:tcMar>
              <w:left w:w="113" w:type="dxa"/>
            </w:tcMar>
          </w:tcPr>
          <w:p w14:paraId="5C5EFFF3" w14:textId="77777777" w:rsidR="00835F07" w:rsidRDefault="00835F07" w:rsidP="00405B44">
            <w:pPr>
              <w:rPr>
                <w:noProof/>
              </w:rPr>
            </w:pPr>
          </w:p>
        </w:tc>
      </w:tr>
      <w:tr w:rsidR="006207E3" w14:paraId="6E659B3A" w14:textId="77777777" w:rsidTr="006207E3">
        <w:trPr>
          <w:cantSplit/>
          <w:trHeight w:val="454"/>
        </w:trPr>
        <w:tc>
          <w:tcPr>
            <w:tcW w:w="2381" w:type="dxa"/>
            <w:vAlign w:val="center"/>
          </w:tcPr>
          <w:p w14:paraId="384F5FE5" w14:textId="3C3F01FF" w:rsidR="00835F07" w:rsidRDefault="00431D81" w:rsidP="00405B44">
            <w:pPr>
              <w:pStyle w:val="activity-numbered--centered"/>
            </w:pPr>
            <w:r>
              <w:t>D</w:t>
            </w:r>
          </w:p>
        </w:tc>
        <w:tc>
          <w:tcPr>
            <w:tcW w:w="2381" w:type="dxa"/>
            <w:vAlign w:val="center"/>
          </w:tcPr>
          <w:p w14:paraId="581EAE07" w14:textId="1DAE9C1F" w:rsidR="00835F07" w:rsidRDefault="00431D81" w:rsidP="00405B44">
            <w:pPr>
              <w:pStyle w:val="activity-numbered--centered"/>
            </w:pPr>
            <w:r>
              <w:t>E</w:t>
            </w:r>
          </w:p>
        </w:tc>
        <w:tc>
          <w:tcPr>
            <w:tcW w:w="2381" w:type="dxa"/>
            <w:vAlign w:val="center"/>
          </w:tcPr>
          <w:p w14:paraId="2C073A94" w14:textId="7A128A94" w:rsidR="00835F07" w:rsidRDefault="00835F07" w:rsidP="00405B44">
            <w:pPr>
              <w:pStyle w:val="activity-numbered--centered"/>
            </w:pPr>
          </w:p>
        </w:tc>
        <w:tc>
          <w:tcPr>
            <w:tcW w:w="170" w:type="dxa"/>
          </w:tcPr>
          <w:p w14:paraId="2C5F1928" w14:textId="77777777" w:rsidR="00835F07" w:rsidRDefault="00835F07" w:rsidP="00405B44">
            <w:pPr>
              <w:pStyle w:val="activity-numbered--centered"/>
            </w:pPr>
          </w:p>
        </w:tc>
        <w:tc>
          <w:tcPr>
            <w:tcW w:w="2020" w:type="dxa"/>
            <w:vMerge/>
            <w:tcMar>
              <w:left w:w="113" w:type="dxa"/>
            </w:tcMar>
          </w:tcPr>
          <w:p w14:paraId="5754E1C1" w14:textId="77777777" w:rsidR="00835F07" w:rsidRDefault="00835F07" w:rsidP="00405B44">
            <w:pPr>
              <w:pStyle w:val="activity-numbered--centered"/>
            </w:pPr>
          </w:p>
        </w:tc>
      </w:tr>
    </w:tbl>
    <w:p w14:paraId="12117366" w14:textId="1FA50E81" w:rsidR="00FD0FA2" w:rsidRPr="00683C0B" w:rsidRDefault="00FD0FA2" w:rsidP="00835F07">
      <w:pPr>
        <w:pStyle w:val="marks"/>
        <w:spacing w:before="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431D81">
        <w:rPr>
          <w:rStyle w:val="marks-frame"/>
        </w:rPr>
        <w:t>5</w:t>
      </w:r>
      <w:r w:rsidRPr="002D2043">
        <w:rPr>
          <w:rStyle w:val="marks-frame"/>
        </w:rPr>
        <w:t> </w:t>
      </w:r>
    </w:p>
    <w:p w14:paraId="5BE7EDE1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B9DA76E" wp14:editId="1A2D06D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31" style="position:absolute;margin-left:0;margin-top:-.05pt;width:117.35pt;height:21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EbseOm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202392" w14:textId="182E4209" w:rsidR="00FD0FA2" w:rsidRDefault="00FD0FA2" w:rsidP="00FD0FA2">
      <w:pPr>
        <w:pStyle w:val="instruction"/>
      </w:pPr>
      <w:r>
        <w:t>8</w:t>
      </w:r>
      <w:r>
        <w:tab/>
      </w:r>
      <w:r w:rsidR="00835F07">
        <w:t>Look, read and answer.</w:t>
      </w:r>
    </w:p>
    <w:p w14:paraId="10D29D6E" w14:textId="429D11B4" w:rsidR="000B6F3F" w:rsidRPr="0047404D" w:rsidRDefault="000B6F3F" w:rsidP="000B6F3F">
      <w:pPr>
        <w:pStyle w:val="activity-numbered"/>
        <w:ind w:right="5521"/>
        <w:rPr>
          <w:rStyle w:val="wo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E15B54" wp14:editId="393180AB">
                <wp:simplePos x="0" y="0"/>
                <wp:positionH relativeFrom="column">
                  <wp:posOffset>2717419</wp:posOffset>
                </wp:positionH>
                <wp:positionV relativeFrom="paragraph">
                  <wp:posOffset>67945</wp:posOffset>
                </wp:positionV>
                <wp:extent cx="3447288" cy="2404872"/>
                <wp:effectExtent l="0" t="0" r="7620" b="825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7288" cy="24048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4235D3" w14:textId="6502258B" w:rsidR="00835F07" w:rsidRDefault="004A29A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D13F6B" wp14:editId="22AA010F">
                                  <wp:extent cx="3394455" cy="2350008"/>
                                  <wp:effectExtent l="0" t="0" r="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WC2SEOT2zg.jpg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05734" cy="23578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E672DE0" w14:textId="77777777" w:rsidR="000B6F3F" w:rsidRDefault="000B6F3F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E15B54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32" type="#_x0000_t202" style="position:absolute;left:0;text-align:left;margin-left:213.95pt;margin-top:5.35pt;width:271.45pt;height:189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" filled="f" stroked="f" strokeweight=".5pt">
                <v:textbox inset="0,0,0,0">
                  <w:txbxContent>
                    <w:p w14:paraId="7A4235D3" w14:textId="6502258B" w:rsidR="00835F07" w:rsidRDefault="004A29A5">
                      <w:r>
                        <w:rPr>
                          <w:noProof/>
                        </w:rPr>
                        <w:drawing>
                          <wp:inline distT="0" distB="0" distL="0" distR="0" wp14:anchorId="71D13F6B" wp14:editId="22AA010F">
                            <wp:extent cx="3394455" cy="2350008"/>
                            <wp:effectExtent l="0" t="0" r="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WC2SEOT2zg.jpg"/>
                                    <pic:cNvPicPr/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05734" cy="23578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E672DE0" w14:textId="77777777" w:rsidR="000B6F3F" w:rsidRDefault="000B6F3F"/>
                  </w:txbxContent>
                </v:textbox>
              </v:shape>
            </w:pict>
          </mc:Fallback>
        </mc:AlternateContent>
      </w:r>
      <w:r>
        <w:t>1</w:t>
      </w:r>
      <w:r>
        <w:tab/>
        <w:t>Is the living room nicer than your living room</w:t>
      </w:r>
      <w:r w:rsidRPr="00DB4C83">
        <w:t xml:space="preserve">? </w:t>
      </w:r>
    </w:p>
    <w:p w14:paraId="7AEE44CC" w14:textId="463500DE" w:rsidR="000B6F3F" w:rsidRPr="00DB4C83" w:rsidRDefault="000B6F3F" w:rsidP="000B6F3F">
      <w:pPr>
        <w:pStyle w:val="activity-numbered"/>
        <w:ind w:right="5521"/>
      </w:pPr>
      <w:r>
        <w:t>2</w:t>
      </w:r>
      <w:r>
        <w:tab/>
        <w:t>Is there a painting in the</w:t>
      </w:r>
      <w:r w:rsidR="00431D81">
        <w:br/>
      </w:r>
      <w:r>
        <w:t>living room</w:t>
      </w:r>
      <w:r w:rsidRPr="00DB4C83">
        <w:t xml:space="preserve">? </w:t>
      </w:r>
    </w:p>
    <w:p w14:paraId="21D23D06" w14:textId="77777777" w:rsidR="000B6F3F" w:rsidRDefault="000B6F3F" w:rsidP="000B6F3F">
      <w:pPr>
        <w:pStyle w:val="activity-numbered"/>
        <w:ind w:right="5521"/>
      </w:pPr>
      <w:r>
        <w:t>3</w:t>
      </w:r>
      <w:r>
        <w:tab/>
        <w:t>What’s in the painting?</w:t>
      </w:r>
    </w:p>
    <w:p w14:paraId="197BCCD9" w14:textId="13563A12" w:rsidR="000B6F3F" w:rsidRDefault="000B6F3F" w:rsidP="000B6F3F">
      <w:pPr>
        <w:pStyle w:val="activity-numbered"/>
        <w:ind w:right="5521"/>
      </w:pPr>
      <w:r>
        <w:t>4</w:t>
      </w:r>
      <w:r>
        <w:tab/>
        <w:t>Are there any books</w:t>
      </w:r>
      <w:r w:rsidR="00431D81">
        <w:br/>
      </w:r>
      <w:r>
        <w:t>on the shelf</w:t>
      </w:r>
      <w:r w:rsidRPr="00DB4C83">
        <w:t xml:space="preserve">? </w:t>
      </w:r>
    </w:p>
    <w:p w14:paraId="648F4B1B" w14:textId="55189117" w:rsidR="00835F07" w:rsidRDefault="000B6F3F" w:rsidP="000B6F3F">
      <w:pPr>
        <w:pStyle w:val="activity-numbered"/>
        <w:ind w:right="5521"/>
      </w:pPr>
      <w:r>
        <w:t>5</w:t>
      </w:r>
      <w:r>
        <w:tab/>
        <w:t>Is there a shelf in the</w:t>
      </w:r>
      <w:r w:rsidR="00431D81">
        <w:br/>
      </w:r>
      <w:r>
        <w:t>living room?</w:t>
      </w:r>
    </w:p>
    <w:p w14:paraId="4F4C9CDE" w14:textId="492AC53E" w:rsidR="00835F07" w:rsidRPr="00835F07" w:rsidRDefault="00835F07" w:rsidP="00835F07">
      <w:pPr>
        <w:pStyle w:val="activity-numbered"/>
      </w:pPr>
    </w:p>
    <w:p w14:paraId="08DDB823" w14:textId="3CEDDDAC" w:rsidR="00835F07" w:rsidRPr="00835F07" w:rsidRDefault="00835F07" w:rsidP="000B6F3F">
      <w:pPr>
        <w:pStyle w:val="activity-numbered"/>
        <w:spacing w:after="360"/>
      </w:pPr>
    </w:p>
    <w:p w14:paraId="53459C6C" w14:textId="7BBC47AA" w:rsidR="00FD0FA2" w:rsidRPr="00683C0B" w:rsidRDefault="00FD0FA2" w:rsidP="00835F07">
      <w:pPr>
        <w:pStyle w:val="marks"/>
        <w:spacing w:before="0" w:after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6207E3">
        <w:rPr>
          <w:rStyle w:val="marks-frame"/>
        </w:rPr>
        <w:t>5</w:t>
      </w:r>
      <w:r w:rsidRPr="002D2043">
        <w:rPr>
          <w:rStyle w:val="marks-frame"/>
        </w:rPr>
        <w:t> </w:t>
      </w:r>
    </w:p>
    <w:p w14:paraId="308EC855" w14:textId="77777777" w:rsidR="00FD0FA2" w:rsidRPr="000F6548" w:rsidRDefault="00FD0FA2" w:rsidP="00FD0FA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99105A" wp14:editId="41150D35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2CBE66" w14:textId="4ADCABAB" w:rsidR="00FD0FA2" w:rsidRDefault="00FD0FA2" w:rsidP="00FD0FA2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6207E3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9128F9" wp14:editId="4FDD8ABC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99105A" id="Text Box 6" o:spid="_x0000_s1033" type="#_x0000_t202" style="position:absolute;left:0;text-align:left;margin-left:400.8pt;margin-top:63.7pt;width:36.1pt;height:27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" filled="f" stroked="f" strokeweight=".5pt">
                <v:textbox inset=",2mm">
                  <w:txbxContent>
                    <w:p w14:paraId="392CBE66" w14:textId="4ADCABAB" w:rsidR="00FD0FA2" w:rsidRDefault="00FD0FA2" w:rsidP="00FD0FA2">
                      <w:pPr>
                        <w:jc w:val="center"/>
                      </w:pPr>
                      <w:r>
                        <w:t>4</w:t>
                      </w:r>
                      <w:r w:rsidR="006207E3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9128F9" wp14:editId="4FDD8ABC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A89327" wp14:editId="61222465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FA2" w:rsidRPr="000F6548" w:rsidSect="00224951">
      <w:headerReference w:type="default" r:id="rId49"/>
      <w:footerReference w:type="default" r:id="rId50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FC8ED6" w14:textId="77777777" w:rsidR="00382121" w:rsidRDefault="00382121" w:rsidP="00B7780C">
      <w:r>
        <w:separator/>
      </w:r>
    </w:p>
  </w:endnote>
  <w:endnote w:type="continuationSeparator" w:id="0">
    <w:p w14:paraId="251720C0" w14:textId="77777777" w:rsidR="00382121" w:rsidRDefault="00382121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Arial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Arial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altName w:val="Arial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Bradley Hand ITC">
    <w:altName w:val="Calibri"/>
    <w:panose1 w:val="020B0604020202020204"/>
    <w:charset w:val="00"/>
    <w:family w:val="script"/>
    <w:pitch w:val="variable"/>
    <w:sig w:usb0="00000003" w:usb1="00000000" w:usb2="00000000" w:usb3="00000000" w:csb0="00000001" w:csb1="00000000"/>
  </w:font>
  <w:font w:name="Abadi">
    <w:altName w:val="Calibri"/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Calibri"/>
    <w:panose1 w:val="020B0604020202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242842F1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084521">
      <w:rPr>
        <w:rStyle w:val="PageNumber"/>
      </w:rPr>
      <w:t>Beehive 2</w:t>
    </w:r>
    <w:r w:rsidR="00084521" w:rsidRPr="00DA2675">
      <w:rPr>
        <w:rStyle w:val="PageNumber"/>
      </w:rPr>
      <w:t xml:space="preserve"> • </w:t>
    </w:r>
    <w:r w:rsidR="00084521">
      <w:rPr>
        <w:rStyle w:val="PageNumber"/>
      </w:rPr>
      <w:t xml:space="preserve">Progress </w:t>
    </w:r>
    <w:r w:rsidR="00084521">
      <w:rPr>
        <w:rStyle w:val="PageNumber"/>
      </w:rPr>
      <w:t>3</w:t>
    </w:r>
    <w:r w:rsidR="00084521">
      <w:rPr>
        <w:rStyle w:val="PageNumber"/>
      </w:rPr>
      <w:t xml:space="preserve">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537214" w14:textId="77777777" w:rsidR="00382121" w:rsidRDefault="00382121" w:rsidP="00B7780C">
      <w:r>
        <w:separator/>
      </w:r>
    </w:p>
  </w:footnote>
  <w:footnote w:type="continuationSeparator" w:id="0">
    <w:p w14:paraId="2EB4ABA2" w14:textId="77777777" w:rsidR="00382121" w:rsidRDefault="00382121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2DF6B3CB">
          <wp:simplePos x="0" y="0"/>
          <wp:positionH relativeFrom="column">
            <wp:posOffset>101890</wp:posOffset>
          </wp:positionH>
          <wp:positionV relativeFrom="page">
            <wp:posOffset>73152</wp:posOffset>
          </wp:positionV>
          <wp:extent cx="1066798" cy="711199"/>
          <wp:effectExtent l="0" t="0" r="635" b="63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798" cy="7111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proofState w:spelling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521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6F3F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51C39"/>
    <w:rsid w:val="00152E78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4FF2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5D31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71D5"/>
    <w:rsid w:val="0021023C"/>
    <w:rsid w:val="00211864"/>
    <w:rsid w:val="002127FE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069D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2105"/>
    <w:rsid w:val="002F2330"/>
    <w:rsid w:val="002F2AA2"/>
    <w:rsid w:val="002F3A7B"/>
    <w:rsid w:val="002F3FD5"/>
    <w:rsid w:val="002F4FA3"/>
    <w:rsid w:val="002F7C6F"/>
    <w:rsid w:val="002F7E0F"/>
    <w:rsid w:val="00304858"/>
    <w:rsid w:val="0030513B"/>
    <w:rsid w:val="003052A0"/>
    <w:rsid w:val="003061DD"/>
    <w:rsid w:val="003068A0"/>
    <w:rsid w:val="00310D3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121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342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1A35"/>
    <w:rsid w:val="00431D81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A5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60F1"/>
    <w:rsid w:val="00546B30"/>
    <w:rsid w:val="005472F3"/>
    <w:rsid w:val="005502A8"/>
    <w:rsid w:val="005503B8"/>
    <w:rsid w:val="00553B54"/>
    <w:rsid w:val="00554D03"/>
    <w:rsid w:val="0055793B"/>
    <w:rsid w:val="00562029"/>
    <w:rsid w:val="005625AC"/>
    <w:rsid w:val="005626C1"/>
    <w:rsid w:val="005631D3"/>
    <w:rsid w:val="0056397B"/>
    <w:rsid w:val="00566A22"/>
    <w:rsid w:val="00566E2D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77EE6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278"/>
    <w:rsid w:val="005D63F0"/>
    <w:rsid w:val="005E0241"/>
    <w:rsid w:val="005E041F"/>
    <w:rsid w:val="005E46A8"/>
    <w:rsid w:val="005E54EE"/>
    <w:rsid w:val="005E5EA2"/>
    <w:rsid w:val="005F0298"/>
    <w:rsid w:val="005F3FD4"/>
    <w:rsid w:val="0060001C"/>
    <w:rsid w:val="00601C4B"/>
    <w:rsid w:val="00604771"/>
    <w:rsid w:val="006055A1"/>
    <w:rsid w:val="00606D31"/>
    <w:rsid w:val="00606E47"/>
    <w:rsid w:val="00612F39"/>
    <w:rsid w:val="006147C2"/>
    <w:rsid w:val="006171B9"/>
    <w:rsid w:val="0061794A"/>
    <w:rsid w:val="006207E3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A6A"/>
    <w:rsid w:val="00652C82"/>
    <w:rsid w:val="00652D4E"/>
    <w:rsid w:val="00654014"/>
    <w:rsid w:val="00654FFA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20A6"/>
    <w:rsid w:val="006B35D6"/>
    <w:rsid w:val="006B4C3C"/>
    <w:rsid w:val="006C1548"/>
    <w:rsid w:val="006C1A2C"/>
    <w:rsid w:val="006C2333"/>
    <w:rsid w:val="006C3AC2"/>
    <w:rsid w:val="006D0EB7"/>
    <w:rsid w:val="006D1E21"/>
    <w:rsid w:val="006D23F6"/>
    <w:rsid w:val="006D4204"/>
    <w:rsid w:val="006D4C47"/>
    <w:rsid w:val="006E2E03"/>
    <w:rsid w:val="006E3A05"/>
    <w:rsid w:val="006E4BA9"/>
    <w:rsid w:val="006E5040"/>
    <w:rsid w:val="006E5494"/>
    <w:rsid w:val="006E698B"/>
    <w:rsid w:val="006E7BDF"/>
    <w:rsid w:val="006F0BCF"/>
    <w:rsid w:val="006F120A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5AEC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3CB6"/>
    <w:rsid w:val="007D3DC2"/>
    <w:rsid w:val="007D69B5"/>
    <w:rsid w:val="007D6A46"/>
    <w:rsid w:val="007E223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11F4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5F07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83E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092A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32C4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CA0"/>
    <w:rsid w:val="00A13012"/>
    <w:rsid w:val="00A15510"/>
    <w:rsid w:val="00A21239"/>
    <w:rsid w:val="00A21454"/>
    <w:rsid w:val="00A2164D"/>
    <w:rsid w:val="00A21AC2"/>
    <w:rsid w:val="00A23291"/>
    <w:rsid w:val="00A24E2C"/>
    <w:rsid w:val="00A253E1"/>
    <w:rsid w:val="00A262EC"/>
    <w:rsid w:val="00A26D0B"/>
    <w:rsid w:val="00A26FC0"/>
    <w:rsid w:val="00A338FA"/>
    <w:rsid w:val="00A33B2E"/>
    <w:rsid w:val="00A40292"/>
    <w:rsid w:val="00A41372"/>
    <w:rsid w:val="00A446E5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90B7C"/>
    <w:rsid w:val="00A922E5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E6C71"/>
    <w:rsid w:val="00AF070A"/>
    <w:rsid w:val="00AF08C2"/>
    <w:rsid w:val="00AF219A"/>
    <w:rsid w:val="00AF249A"/>
    <w:rsid w:val="00AF31B0"/>
    <w:rsid w:val="00AF4328"/>
    <w:rsid w:val="00AF5438"/>
    <w:rsid w:val="00AF683F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56E9"/>
    <w:rsid w:val="00B86B21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10B5"/>
    <w:rsid w:val="00BC2B28"/>
    <w:rsid w:val="00BD0B7D"/>
    <w:rsid w:val="00BD54B2"/>
    <w:rsid w:val="00BD5860"/>
    <w:rsid w:val="00BD6BCE"/>
    <w:rsid w:val="00BD7028"/>
    <w:rsid w:val="00BD7586"/>
    <w:rsid w:val="00BD7858"/>
    <w:rsid w:val="00BE0965"/>
    <w:rsid w:val="00BE2835"/>
    <w:rsid w:val="00BE3AFD"/>
    <w:rsid w:val="00BE580A"/>
    <w:rsid w:val="00BE669E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5A9"/>
    <w:rsid w:val="00C35B94"/>
    <w:rsid w:val="00C368FB"/>
    <w:rsid w:val="00C374BF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6788C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1A7C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277B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36FF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5BFC"/>
    <w:rsid w:val="00F26059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1C4A"/>
    <w:rsid w:val="00FB3C96"/>
    <w:rsid w:val="00FB5543"/>
    <w:rsid w:val="00FB57C8"/>
    <w:rsid w:val="00FB74F9"/>
    <w:rsid w:val="00FC05A2"/>
    <w:rsid w:val="00FC102C"/>
    <w:rsid w:val="00FC23F0"/>
    <w:rsid w:val="00FC24E4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1319F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4354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50.emf"/><Relationship Id="rId50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40.jp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6.jpeg"/><Relationship Id="rId8" Type="http://schemas.openxmlformats.org/officeDocument/2006/relationships/webSettings" Target="webSettings.xml"/><Relationship Id="rId51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emf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5.emf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154FE58-FE23-B245-8793-A51C640B9B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20</TotalTime>
  <Pages>4</Pages>
  <Words>420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19</cp:revision>
  <cp:lastPrinted>2022-07-08T11:33:00Z</cp:lastPrinted>
  <dcterms:created xsi:type="dcterms:W3CDTF">2022-07-08T11:16:00Z</dcterms:created>
  <dcterms:modified xsi:type="dcterms:W3CDTF">2022-09-06T06:12:00Z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